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42EC8" w14:textId="77777777" w:rsidR="00B94B38" w:rsidRDefault="005B53C2">
      <w:r>
        <w:rPr>
          <w:noProof/>
          <w:lang w:val="da-DK" w:eastAsia="da-DK"/>
        </w:rPr>
        <mc:AlternateContent>
          <mc:Choice Requires="wps">
            <w:drawing>
              <wp:anchor distT="0" distB="0" distL="114300" distR="114300" simplePos="0" relativeHeight="251658242" behindDoc="0" locked="0" layoutInCell="1" allowOverlap="1" wp14:anchorId="724AD854" wp14:editId="7CFC1B37">
                <wp:simplePos x="0" y="0"/>
                <wp:positionH relativeFrom="margin">
                  <wp:align>right</wp:align>
                </wp:positionH>
                <wp:positionV relativeFrom="paragraph">
                  <wp:posOffset>-682625</wp:posOffset>
                </wp:positionV>
                <wp:extent cx="6062345" cy="1606550"/>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60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24892" w14:textId="2EEC164F" w:rsidR="00BF1075" w:rsidRDefault="008E5E36" w:rsidP="008E5E36">
                            <w:pPr>
                              <w:rPr>
                                <w:b/>
                                <w:color w:val="008173"/>
                                <w:sz w:val="48"/>
                                <w:szCs w:val="48"/>
                                <w:lang w:val="en-US"/>
                              </w:rPr>
                            </w:pPr>
                            <w:r w:rsidRPr="00D35EEB">
                              <w:rPr>
                                <w:b/>
                                <w:color w:val="008173"/>
                                <w:sz w:val="48"/>
                                <w:szCs w:val="48"/>
                                <w:lang w:val="en-US"/>
                              </w:rPr>
                              <w:t xml:space="preserve">Methodology for the </w:t>
                            </w:r>
                            <w:r w:rsidR="00F85036" w:rsidRPr="00A02CBB">
                              <w:rPr>
                                <w:b/>
                                <w:color w:val="008173"/>
                                <w:sz w:val="48"/>
                                <w:szCs w:val="48"/>
                              </w:rPr>
                              <w:t>EEA</w:t>
                            </w:r>
                            <w:r w:rsidR="00F85036">
                              <w:rPr>
                                <w:b/>
                                <w:color w:val="008173"/>
                                <w:sz w:val="48"/>
                                <w:szCs w:val="48"/>
                              </w:rPr>
                              <w:t>’s</w:t>
                            </w:r>
                            <w:r w:rsidR="00F85036" w:rsidRPr="00A02CBB">
                              <w:rPr>
                                <w:b/>
                                <w:color w:val="008173"/>
                                <w:sz w:val="48"/>
                                <w:szCs w:val="48"/>
                              </w:rPr>
                              <w:t xml:space="preserve"> ‘Early warning‘ </w:t>
                            </w:r>
                            <w:r w:rsidR="00F85036">
                              <w:rPr>
                                <w:b/>
                                <w:color w:val="008173"/>
                                <w:sz w:val="48"/>
                                <w:szCs w:val="48"/>
                              </w:rPr>
                              <w:t>a</w:t>
                            </w:r>
                            <w:r w:rsidR="00F85036" w:rsidRPr="00A02CBB">
                              <w:rPr>
                                <w:b/>
                                <w:color w:val="008173"/>
                                <w:sz w:val="48"/>
                                <w:szCs w:val="48"/>
                              </w:rPr>
                              <w:t>ssessment</w:t>
                            </w:r>
                            <w:r w:rsidR="00F85036">
                              <w:rPr>
                                <w:b/>
                                <w:color w:val="008173"/>
                                <w:sz w:val="48"/>
                                <w:szCs w:val="48"/>
                              </w:rPr>
                              <w:t>s</w:t>
                            </w:r>
                            <w:r w:rsidR="00F85036" w:rsidRPr="00D35EEB" w:rsidDel="00F85036">
                              <w:rPr>
                                <w:b/>
                                <w:color w:val="008173"/>
                                <w:sz w:val="48"/>
                                <w:szCs w:val="48"/>
                                <w:lang w:val="en-US"/>
                              </w:rPr>
                              <w:t xml:space="preserve"> </w:t>
                            </w:r>
                            <w:r w:rsidRPr="00D35EEB">
                              <w:rPr>
                                <w:b/>
                                <w:color w:val="008173"/>
                                <w:sz w:val="48"/>
                                <w:szCs w:val="48"/>
                                <w:lang w:val="en-US"/>
                              </w:rPr>
                              <w:t xml:space="preserve">– </w:t>
                            </w:r>
                            <w:r w:rsidR="00211A99" w:rsidRPr="00D35EEB">
                              <w:rPr>
                                <w:b/>
                                <w:color w:val="008173"/>
                                <w:sz w:val="48"/>
                                <w:szCs w:val="48"/>
                                <w:lang w:val="en-US"/>
                              </w:rPr>
                              <w:t xml:space="preserve">Prevention of </w:t>
                            </w:r>
                            <w:r w:rsidR="00367BFC" w:rsidRPr="00D35EEB">
                              <w:rPr>
                                <w:b/>
                                <w:color w:val="008173"/>
                                <w:sz w:val="48"/>
                                <w:szCs w:val="48"/>
                                <w:lang w:val="en-US"/>
                              </w:rPr>
                              <w:t>packaging</w:t>
                            </w:r>
                            <w:r w:rsidR="00211A99" w:rsidRPr="00D35EEB">
                              <w:rPr>
                                <w:b/>
                                <w:color w:val="008173"/>
                                <w:sz w:val="48"/>
                                <w:szCs w:val="48"/>
                                <w:lang w:val="en-US"/>
                              </w:rPr>
                              <w:t xml:space="preserve"> waste</w:t>
                            </w:r>
                            <w:r w:rsidRPr="00D35EEB">
                              <w:rPr>
                                <w:b/>
                                <w:color w:val="008173"/>
                                <w:sz w:val="48"/>
                                <w:szCs w:val="48"/>
                                <w:lang w:val="en-US"/>
                              </w:rPr>
                              <w:t xml:space="preserve"> target</w:t>
                            </w:r>
                          </w:p>
                          <w:p w14:paraId="3FE511ED" w14:textId="2D2F0565" w:rsidR="00637687" w:rsidRPr="00F10D60" w:rsidRDefault="00637687" w:rsidP="00637687">
                            <w:pPr>
                              <w:rPr>
                                <w:rFonts w:asciiTheme="majorHAnsi" w:hAnsiTheme="majorHAnsi" w:cstheme="majorHAnsi"/>
                                <w:b/>
                                <w:color w:val="C00000"/>
                                <w:sz w:val="48"/>
                                <w:szCs w:val="48"/>
                              </w:rPr>
                            </w:pPr>
                          </w:p>
                          <w:p w14:paraId="372BE55F" w14:textId="5B64AA45" w:rsidR="005B53C2" w:rsidRPr="00E56EB7" w:rsidRDefault="005B53C2" w:rsidP="005B53C2">
                            <w:pPr>
                              <w:rPr>
                                <w:rFonts w:asciiTheme="majorHAnsi" w:hAnsiTheme="majorHAnsi" w:cstheme="majorHAnsi"/>
                                <w:b/>
                                <w:color w:val="C00000"/>
                                <w:sz w:val="48"/>
                                <w:szCs w:val="48"/>
                              </w:rPr>
                            </w:pPr>
                          </w:p>
                          <w:p w14:paraId="2A0B3BD0" w14:textId="77777777" w:rsidR="005B53C2" w:rsidRPr="00E56EB7" w:rsidRDefault="005B53C2" w:rsidP="005B53C2">
                            <w:pPr>
                              <w:rPr>
                                <w:b/>
                                <w:color w:val="C00000"/>
                                <w:sz w:val="48"/>
                                <w:szCs w:val="48"/>
                              </w:rPr>
                            </w:pPr>
                          </w:p>
                          <w:p w14:paraId="5D64C078" w14:textId="77777777" w:rsidR="005B53C2" w:rsidRPr="005B53C2" w:rsidRDefault="005B53C2" w:rsidP="008E5E36">
                            <w:pPr>
                              <w:rPr>
                                <w:b/>
                                <w:color w:val="008173"/>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4AD854" id="_x0000_t202" coordsize="21600,21600" o:spt="202" path="m,l,21600r21600,l21600,xe">
                <v:stroke joinstyle="miter"/>
                <v:path gradientshapeok="t" o:connecttype="rect"/>
              </v:shapetype>
              <v:shape id="Text Box 5" o:spid="_x0000_s1026" type="#_x0000_t202" style="position:absolute;left:0;text-align:left;margin-left:426.15pt;margin-top:-53.75pt;width:477.35pt;height:126.5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" filled="f" stroked="f">
                <v:textbox>
                  <w:txbxContent>
                    <w:p w14:paraId="20024892" w14:textId="2EEC164F" w:rsidR="00BF1075" w:rsidRDefault="008E5E36" w:rsidP="008E5E36">
                      <w:pPr>
                        <w:rPr>
                          <w:b/>
                          <w:color w:val="008173"/>
                          <w:sz w:val="48"/>
                          <w:szCs w:val="48"/>
                          <w:lang w:val="en-US"/>
                        </w:rPr>
                      </w:pPr>
                      <w:r w:rsidRPr="00D35EEB">
                        <w:rPr>
                          <w:b/>
                          <w:color w:val="008173"/>
                          <w:sz w:val="48"/>
                          <w:szCs w:val="48"/>
                          <w:lang w:val="en-US"/>
                        </w:rPr>
                        <w:t xml:space="preserve">Methodology for the </w:t>
                      </w:r>
                      <w:r w:rsidR="00F85036" w:rsidRPr="00A02CBB">
                        <w:rPr>
                          <w:b/>
                          <w:color w:val="008173"/>
                          <w:sz w:val="48"/>
                          <w:szCs w:val="48"/>
                        </w:rPr>
                        <w:t>EEA</w:t>
                      </w:r>
                      <w:r w:rsidR="00F85036">
                        <w:rPr>
                          <w:b/>
                          <w:color w:val="008173"/>
                          <w:sz w:val="48"/>
                          <w:szCs w:val="48"/>
                        </w:rPr>
                        <w:t>’s</w:t>
                      </w:r>
                      <w:r w:rsidR="00F85036" w:rsidRPr="00A02CBB">
                        <w:rPr>
                          <w:b/>
                          <w:color w:val="008173"/>
                          <w:sz w:val="48"/>
                          <w:szCs w:val="48"/>
                        </w:rPr>
                        <w:t xml:space="preserve"> ‘Early warning‘ </w:t>
                      </w:r>
                      <w:r w:rsidR="00F85036">
                        <w:rPr>
                          <w:b/>
                          <w:color w:val="008173"/>
                          <w:sz w:val="48"/>
                          <w:szCs w:val="48"/>
                        </w:rPr>
                        <w:t>a</w:t>
                      </w:r>
                      <w:r w:rsidR="00F85036" w:rsidRPr="00A02CBB">
                        <w:rPr>
                          <w:b/>
                          <w:color w:val="008173"/>
                          <w:sz w:val="48"/>
                          <w:szCs w:val="48"/>
                        </w:rPr>
                        <w:t>ssessment</w:t>
                      </w:r>
                      <w:r w:rsidR="00F85036">
                        <w:rPr>
                          <w:b/>
                          <w:color w:val="008173"/>
                          <w:sz w:val="48"/>
                          <w:szCs w:val="48"/>
                        </w:rPr>
                        <w:t>s</w:t>
                      </w:r>
                      <w:r w:rsidR="00F85036" w:rsidRPr="00D35EEB" w:rsidDel="00F85036">
                        <w:rPr>
                          <w:b/>
                          <w:color w:val="008173"/>
                          <w:sz w:val="48"/>
                          <w:szCs w:val="48"/>
                          <w:lang w:val="en-US"/>
                        </w:rPr>
                        <w:t xml:space="preserve"> </w:t>
                      </w:r>
                      <w:r w:rsidRPr="00D35EEB">
                        <w:rPr>
                          <w:b/>
                          <w:color w:val="008173"/>
                          <w:sz w:val="48"/>
                          <w:szCs w:val="48"/>
                          <w:lang w:val="en-US"/>
                        </w:rPr>
                        <w:t xml:space="preserve">– </w:t>
                      </w:r>
                      <w:r w:rsidR="00211A99" w:rsidRPr="00D35EEB">
                        <w:rPr>
                          <w:b/>
                          <w:color w:val="008173"/>
                          <w:sz w:val="48"/>
                          <w:szCs w:val="48"/>
                          <w:lang w:val="en-US"/>
                        </w:rPr>
                        <w:t xml:space="preserve">Prevention of </w:t>
                      </w:r>
                      <w:r w:rsidR="00367BFC" w:rsidRPr="00D35EEB">
                        <w:rPr>
                          <w:b/>
                          <w:color w:val="008173"/>
                          <w:sz w:val="48"/>
                          <w:szCs w:val="48"/>
                          <w:lang w:val="en-US"/>
                        </w:rPr>
                        <w:t>packaging</w:t>
                      </w:r>
                      <w:r w:rsidR="00211A99" w:rsidRPr="00D35EEB">
                        <w:rPr>
                          <w:b/>
                          <w:color w:val="008173"/>
                          <w:sz w:val="48"/>
                          <w:szCs w:val="48"/>
                          <w:lang w:val="en-US"/>
                        </w:rPr>
                        <w:t xml:space="preserve"> waste</w:t>
                      </w:r>
                      <w:r w:rsidRPr="00D35EEB">
                        <w:rPr>
                          <w:b/>
                          <w:color w:val="008173"/>
                          <w:sz w:val="48"/>
                          <w:szCs w:val="48"/>
                          <w:lang w:val="en-US"/>
                        </w:rPr>
                        <w:t xml:space="preserve"> target</w:t>
                      </w:r>
                    </w:p>
                    <w:p w14:paraId="3FE511ED" w14:textId="2D2F0565" w:rsidR="00637687" w:rsidRPr="00F10D60" w:rsidRDefault="00637687" w:rsidP="00637687">
                      <w:pPr>
                        <w:rPr>
                          <w:rFonts w:asciiTheme="majorHAnsi" w:hAnsiTheme="majorHAnsi" w:cstheme="majorHAnsi"/>
                          <w:b/>
                          <w:color w:val="C00000"/>
                          <w:sz w:val="48"/>
                          <w:szCs w:val="48"/>
                        </w:rPr>
                      </w:pPr>
                    </w:p>
                    <w:p w14:paraId="372BE55F" w14:textId="5B64AA45" w:rsidR="005B53C2" w:rsidRPr="00E56EB7" w:rsidRDefault="005B53C2" w:rsidP="005B53C2">
                      <w:pPr>
                        <w:rPr>
                          <w:rFonts w:asciiTheme="majorHAnsi" w:hAnsiTheme="majorHAnsi" w:cstheme="majorHAnsi"/>
                          <w:b/>
                          <w:color w:val="C00000"/>
                          <w:sz w:val="48"/>
                          <w:szCs w:val="48"/>
                        </w:rPr>
                      </w:pPr>
                    </w:p>
                    <w:p w14:paraId="2A0B3BD0" w14:textId="77777777" w:rsidR="005B53C2" w:rsidRPr="00E56EB7" w:rsidRDefault="005B53C2" w:rsidP="005B53C2">
                      <w:pPr>
                        <w:rPr>
                          <w:b/>
                          <w:color w:val="C00000"/>
                          <w:sz w:val="48"/>
                          <w:szCs w:val="48"/>
                        </w:rPr>
                      </w:pPr>
                    </w:p>
                    <w:p w14:paraId="5D64C078" w14:textId="77777777" w:rsidR="005B53C2" w:rsidRPr="005B53C2" w:rsidRDefault="005B53C2" w:rsidP="008E5E36">
                      <w:pPr>
                        <w:rPr>
                          <w:b/>
                          <w:color w:val="008173"/>
                          <w:sz w:val="48"/>
                          <w:szCs w:val="48"/>
                        </w:rPr>
                      </w:pPr>
                    </w:p>
                  </w:txbxContent>
                </v:textbox>
                <w10:wrap anchorx="margin"/>
              </v:shape>
            </w:pict>
          </mc:Fallback>
        </mc:AlternateContent>
      </w:r>
      <w:r w:rsidR="00505071">
        <w:rPr>
          <w:noProof/>
          <w:lang w:val="da-DK" w:eastAsia="da-DK"/>
        </w:rPr>
        <mc:AlternateContent>
          <mc:Choice Requires="wps">
            <w:drawing>
              <wp:anchor distT="0" distB="0" distL="114300" distR="114300" simplePos="0" relativeHeight="251658245" behindDoc="0" locked="0" layoutInCell="1" allowOverlap="1" wp14:anchorId="69645D25" wp14:editId="28BA4B3E">
                <wp:simplePos x="0" y="0"/>
                <wp:positionH relativeFrom="column">
                  <wp:posOffset>-194945</wp:posOffset>
                </wp:positionH>
                <wp:positionV relativeFrom="paragraph">
                  <wp:posOffset>5960220</wp:posOffset>
                </wp:positionV>
                <wp:extent cx="5867400" cy="1447137"/>
                <wp:effectExtent l="0" t="0" r="0" b="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7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C30A" w14:textId="77777777" w:rsidR="00BF1075" w:rsidRPr="008227A5" w:rsidRDefault="00BF1075" w:rsidP="00BF1075">
                            <w:pPr>
                              <w:rPr>
                                <w:rStyle w:val="Style2"/>
                                <w:rFonts w:ascii="Calibri" w:hAnsi="Calibri"/>
                                <w:sz w:val="22"/>
                                <w:lang w:val="fr-LU"/>
                              </w:rPr>
                            </w:pPr>
                            <w:r w:rsidRPr="008227A5">
                              <w:rPr>
                                <w:rStyle w:val="Style2"/>
                                <w:rFonts w:ascii="Calibri" w:hAnsi="Calibri"/>
                                <w:sz w:val="22"/>
                                <w:lang w:val="fr-LU"/>
                              </w:rPr>
                              <w:t xml:space="preserve">Authors: </w:t>
                            </w:r>
                          </w:p>
                          <w:p w14:paraId="6DA1B691" w14:textId="22011149" w:rsidR="00BF1075" w:rsidRPr="008227A5" w:rsidRDefault="001B570E" w:rsidP="00BF1075">
                            <w:pPr>
                              <w:ind w:left="142"/>
                              <w:rPr>
                                <w:rStyle w:val="Style1"/>
                                <w:rFonts w:ascii="Calibri" w:hAnsi="Calibri"/>
                                <w:sz w:val="32"/>
                                <w:szCs w:val="28"/>
                                <w:lang w:val="fr-LU"/>
                              </w:rPr>
                            </w:pPr>
                            <w:r w:rsidRPr="008227A5">
                              <w:rPr>
                                <w:rStyle w:val="Style1"/>
                                <w:rFonts w:ascii="Calibri" w:hAnsi="Calibri"/>
                                <w:sz w:val="32"/>
                                <w:szCs w:val="28"/>
                                <w:lang w:val="fr-LU"/>
                              </w:rPr>
                              <w:t>ETC CE: Dirk Nelen (VITO)</w:t>
                            </w:r>
                          </w:p>
                          <w:p w14:paraId="2294DED5" w14:textId="0A515906" w:rsidR="001B570E" w:rsidRPr="00BF1075" w:rsidRDefault="001B570E" w:rsidP="00BF1075">
                            <w:pPr>
                              <w:ind w:left="142"/>
                              <w:rPr>
                                <w:rStyle w:val="Style1"/>
                                <w:rFonts w:ascii="Calibri" w:hAnsi="Calibri"/>
                              </w:rPr>
                            </w:pPr>
                            <w:r>
                              <w:rPr>
                                <w:rStyle w:val="Style1"/>
                                <w:rFonts w:ascii="Calibri" w:hAnsi="Calibri"/>
                                <w:sz w:val="32"/>
                                <w:szCs w:val="28"/>
                              </w:rPr>
                              <w:t>EEA: Almut Reichel, Sanna Due, Beatriz Vidal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45D25" id="Text Box 10" o:spid="_x0000_s1027" type="#_x0000_t202" style="position:absolute;left:0;text-align:left;margin-left:-15.35pt;margin-top:469.3pt;width:462pt;height:113.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" filled="f" stroked="f">
                <v:textbox inset=",7.2pt,,7.2pt">
                  <w:txbxContent>
                    <w:p w14:paraId="3D44C30A" w14:textId="77777777" w:rsidR="00BF1075" w:rsidRPr="008227A5" w:rsidRDefault="00BF1075" w:rsidP="00BF1075">
                      <w:pPr>
                        <w:rPr>
                          <w:rStyle w:val="Style2"/>
                          <w:rFonts w:ascii="Calibri" w:hAnsi="Calibri"/>
                          <w:sz w:val="22"/>
                          <w:lang w:val="fr-LU"/>
                        </w:rPr>
                      </w:pPr>
                      <w:r w:rsidRPr="008227A5">
                        <w:rPr>
                          <w:rStyle w:val="Style2"/>
                          <w:rFonts w:ascii="Calibri" w:hAnsi="Calibri"/>
                          <w:sz w:val="22"/>
                          <w:lang w:val="fr-LU"/>
                        </w:rPr>
                        <w:t xml:space="preserve">Authors: </w:t>
                      </w:r>
                    </w:p>
                    <w:p w14:paraId="6DA1B691" w14:textId="22011149" w:rsidR="00BF1075" w:rsidRPr="008227A5" w:rsidRDefault="001B570E" w:rsidP="00BF1075">
                      <w:pPr>
                        <w:ind w:left="142"/>
                        <w:rPr>
                          <w:rStyle w:val="Style1"/>
                          <w:rFonts w:ascii="Calibri" w:hAnsi="Calibri"/>
                          <w:sz w:val="32"/>
                          <w:szCs w:val="28"/>
                          <w:lang w:val="fr-LU"/>
                        </w:rPr>
                      </w:pPr>
                      <w:r w:rsidRPr="008227A5">
                        <w:rPr>
                          <w:rStyle w:val="Style1"/>
                          <w:rFonts w:ascii="Calibri" w:hAnsi="Calibri"/>
                          <w:sz w:val="32"/>
                          <w:szCs w:val="28"/>
                          <w:lang w:val="fr-LU"/>
                        </w:rPr>
                        <w:t>ETC CE: Dirk Nelen (VITO)</w:t>
                      </w:r>
                    </w:p>
                    <w:p w14:paraId="2294DED5" w14:textId="0A515906" w:rsidR="001B570E" w:rsidRPr="00BF1075" w:rsidRDefault="001B570E" w:rsidP="00BF1075">
                      <w:pPr>
                        <w:ind w:left="142"/>
                        <w:rPr>
                          <w:rStyle w:val="Style1"/>
                          <w:rFonts w:ascii="Calibri" w:hAnsi="Calibri"/>
                        </w:rPr>
                      </w:pPr>
                      <w:r>
                        <w:rPr>
                          <w:rStyle w:val="Style1"/>
                          <w:rFonts w:ascii="Calibri" w:hAnsi="Calibri"/>
                          <w:sz w:val="32"/>
                          <w:szCs w:val="28"/>
                        </w:rPr>
                        <w:t>EEA: Almut Reichel, Sanna Due, Beatriz Vidal</w:t>
                      </w:r>
                    </w:p>
                  </w:txbxContent>
                </v:textbox>
              </v:shape>
            </w:pict>
          </mc:Fallback>
        </mc:AlternateContent>
      </w:r>
      <w:r w:rsidR="00E06A63">
        <w:rPr>
          <w:noProof/>
          <w:lang w:val="da-DK" w:eastAsia="da-DK"/>
        </w:rPr>
        <mc:AlternateContent>
          <mc:Choice Requires="wps">
            <w:drawing>
              <wp:anchor distT="0" distB="0" distL="114300" distR="114300" simplePos="0" relativeHeight="251658246" behindDoc="0" locked="0" layoutInCell="1" allowOverlap="1" wp14:anchorId="08CBB2DC" wp14:editId="02A5B498">
                <wp:simplePos x="0" y="0"/>
                <wp:positionH relativeFrom="column">
                  <wp:posOffset>-772796</wp:posOffset>
                </wp:positionH>
                <wp:positionV relativeFrom="paragraph">
                  <wp:posOffset>903605</wp:posOffset>
                </wp:positionV>
                <wp:extent cx="7534275" cy="0"/>
                <wp:effectExtent l="38100" t="38100" r="66675" b="95250"/>
                <wp:wrapNone/>
                <wp:docPr id="1" name="Straight Connector 1"/>
                <wp:cNvGraphicFramePr/>
                <a:graphic xmlns:a="http://schemas.openxmlformats.org/drawingml/2006/main">
                  <a:graphicData uri="http://schemas.microsoft.com/office/word/2010/wordprocessingShape">
                    <wps:wsp>
                      <wps:cNvCnPr/>
                      <wps:spPr>
                        <a:xfrm>
                          <a:off x="0" y="0"/>
                          <a:ext cx="7534275" cy="0"/>
                        </a:xfrm>
                        <a:prstGeom prst="line">
                          <a:avLst/>
                        </a:prstGeom>
                        <a:ln w="317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http://schemas.openxmlformats.org/drawingml/2006/main" xmlns:a14="http://schemas.microsoft.com/office/drawing/2010/main" xmlns:arto="http://schemas.microsoft.com/office/word/2006/arto">
            <w:pict w14:anchorId="72B44AB4">
              <v:line id="Straight Connector 1" style="position:absolute;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60.85pt,71.15pt" to="532.4pt,71.15pt" w14:anchorId="53605C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">
                <v:shadow on="t" color="black" opacity="24903f" offset="0,.55556mm" origin=",.5"/>
              </v:line>
            </w:pict>
          </mc:Fallback>
        </mc:AlternateContent>
      </w:r>
      <w:r w:rsidR="00722F51">
        <w:rPr>
          <w:noProof/>
          <w:lang w:val="da-DK" w:eastAsia="da-DK"/>
        </w:rPr>
        <mc:AlternateContent>
          <mc:Choice Requires="wps">
            <w:drawing>
              <wp:anchor distT="0" distB="0" distL="114300" distR="114300" simplePos="0" relativeHeight="251658244" behindDoc="0" locked="0" layoutInCell="1" allowOverlap="1" wp14:anchorId="6868243F" wp14:editId="577B8530">
                <wp:simplePos x="0" y="0"/>
                <wp:positionH relativeFrom="column">
                  <wp:posOffset>-822325</wp:posOffset>
                </wp:positionH>
                <wp:positionV relativeFrom="paragraph">
                  <wp:posOffset>911225</wp:posOffset>
                </wp:positionV>
                <wp:extent cx="7595870" cy="4906010"/>
                <wp:effectExtent l="0" t="0" r="5080" b="8890"/>
                <wp:wrapNone/>
                <wp:docPr id="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4906010"/>
                        </a:xfrm>
                        <a:prstGeom prst="rect">
                          <a:avLst/>
                        </a:prstGeom>
                        <a:blipFill dpi="0" rotWithShape="1">
                          <a:blip r:embed="rId11">
                            <a:extLst>
                              <a:ext uri="{28A0092B-C50C-407E-A947-70E740481C1C}">
                                <a14:useLocalDpi xmlns:a14="http://schemas.microsoft.com/office/drawing/2010/main" val="0"/>
                              </a:ext>
                            </a:extLst>
                          </a:blip>
                          <a:srcRect/>
                          <a:stretch>
                            <a:fillRect/>
                          </a:stretch>
                        </a:blipFill>
                        <a:ln>
                          <a:noFill/>
                        </a:ln>
                      </wps:spPr>
                      <wps:txbx>
                        <w:txbxContent>
                          <w:p w14:paraId="7D285C71" w14:textId="6DD0E151" w:rsidR="00191903" w:rsidRPr="00F8460C" w:rsidRDefault="00191903" w:rsidP="00D1717E">
                            <w:pPr>
                              <w:jc w:val="center"/>
                              <w:rPr>
                                <w:color w:val="D9D9D9" w:themeColor="background1" w:themeShade="D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8243F" id="Rectangle 17" o:spid="_x0000_s1028" style="position:absolute;left:0;text-align:left;margin-left:-64.75pt;margin-top:71.75pt;width:598.1pt;height:386.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" stroked="f">
                <v:fill r:id="rId12" o:title="" recolor="t" rotate="t" type="frame"/>
                <v:textbox>
                  <w:txbxContent>
                    <w:p w14:paraId="7D285C71" w14:textId="6DD0E151" w:rsidR="00191903" w:rsidRPr="00F8460C" w:rsidRDefault="00191903" w:rsidP="00D1717E">
                      <w:pPr>
                        <w:jc w:val="center"/>
                        <w:rPr>
                          <w:color w:val="D9D9D9" w:themeColor="background1" w:themeShade="D9"/>
                        </w:rPr>
                      </w:pPr>
                    </w:p>
                  </w:txbxContent>
                </v:textbox>
              </v:rect>
            </w:pict>
          </mc:Fallback>
        </mc:AlternateContent>
      </w:r>
      <w:r w:rsidR="00722F51" w:rsidRPr="004735E4">
        <w:rPr>
          <w:noProof/>
          <w:color w:val="007B6C"/>
          <w:lang w:val="da-DK" w:eastAsia="da-DK"/>
        </w:rPr>
        <mc:AlternateContent>
          <mc:Choice Requires="wps">
            <w:drawing>
              <wp:anchor distT="0" distB="0" distL="114300" distR="114300" simplePos="0" relativeHeight="251658243" behindDoc="0" locked="0" layoutInCell="1" allowOverlap="1" wp14:anchorId="7DA9484B" wp14:editId="5A8D5CDB">
                <wp:simplePos x="0" y="0"/>
                <wp:positionH relativeFrom="page">
                  <wp:align>left</wp:align>
                </wp:positionH>
                <wp:positionV relativeFrom="paragraph">
                  <wp:posOffset>5799455</wp:posOffset>
                </wp:positionV>
                <wp:extent cx="7595870" cy="1682750"/>
                <wp:effectExtent l="0" t="0" r="5080" b="0"/>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1682750"/>
                        </a:xfrm>
                        <a:prstGeom prst="rect">
                          <a:avLst/>
                        </a:prstGeom>
                        <a:solidFill>
                          <a:srgbClr val="007B6C"/>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420D4ED1">
              <v:rect id="Rectangle 14" style="position:absolute;margin-left:0;margin-top:456.65pt;width:598.1pt;height:132.5pt;z-index:25165824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007b6c" stroked="f" w14:anchorId="260F8B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">
                <w10:wrap anchorx="page"/>
              </v:rect>
            </w:pict>
          </mc:Fallback>
        </mc:AlternateContent>
      </w:r>
      <w:r w:rsidR="00D8795F">
        <w:softHyphen/>
      </w:r>
    </w:p>
    <w:p w14:paraId="0394019C" w14:textId="77777777" w:rsidR="00B94B38" w:rsidRDefault="00B94B38"/>
    <w:p w14:paraId="26792092" w14:textId="77777777" w:rsidR="00B94B38" w:rsidRDefault="00B94B38"/>
    <w:p w14:paraId="1ED7AA49" w14:textId="77777777" w:rsidR="00B94B38" w:rsidRDefault="00B94B38"/>
    <w:p w14:paraId="3CC8C2AD" w14:textId="77777777" w:rsidR="00B94B38" w:rsidRDefault="00B94B38"/>
    <w:p w14:paraId="69924510" w14:textId="77777777" w:rsidR="00B94B38" w:rsidRDefault="00B94B38"/>
    <w:p w14:paraId="121A4294" w14:textId="77777777" w:rsidR="00B94B38" w:rsidRDefault="00B94B38"/>
    <w:p w14:paraId="7F11C211" w14:textId="77777777" w:rsidR="00B94B38" w:rsidRDefault="00B94B38"/>
    <w:p w14:paraId="5CB7945D" w14:textId="77777777" w:rsidR="00B94B38" w:rsidRDefault="00B94B38"/>
    <w:p w14:paraId="31B1FB8B" w14:textId="77777777" w:rsidR="00B94B38" w:rsidRDefault="00B94B38"/>
    <w:p w14:paraId="249BF069" w14:textId="77777777" w:rsidR="00B94B38" w:rsidRDefault="00B94B38"/>
    <w:p w14:paraId="1D94F149" w14:textId="77777777" w:rsidR="00B94B38" w:rsidRDefault="00B94B38"/>
    <w:p w14:paraId="7837A5FF" w14:textId="77777777" w:rsidR="00B94B38" w:rsidRDefault="00B94B38"/>
    <w:p w14:paraId="2B782767" w14:textId="77777777" w:rsidR="00B94B38" w:rsidRDefault="00B94B38"/>
    <w:p w14:paraId="1651F9C8" w14:textId="77777777" w:rsidR="00B94B38" w:rsidRDefault="00B94B38"/>
    <w:p w14:paraId="21D8C0B0" w14:textId="77777777" w:rsidR="00B94B38" w:rsidRDefault="00B94B38"/>
    <w:p w14:paraId="2239CB34" w14:textId="77777777" w:rsidR="00B94B38" w:rsidRDefault="00B94B38"/>
    <w:p w14:paraId="7C4667E5" w14:textId="77777777" w:rsidR="00B94B38" w:rsidRDefault="00B94B38"/>
    <w:p w14:paraId="65347C93" w14:textId="77777777" w:rsidR="00B94B38" w:rsidRDefault="00B94B38"/>
    <w:p w14:paraId="61B7A95A" w14:textId="77777777" w:rsidR="00B94B38" w:rsidRDefault="00B94B38"/>
    <w:p w14:paraId="47B9828C" w14:textId="77777777" w:rsidR="00B94B38" w:rsidRDefault="00B94B38"/>
    <w:p w14:paraId="427EB8B0" w14:textId="77777777" w:rsidR="00B94B38" w:rsidRDefault="00B94B38"/>
    <w:p w14:paraId="54B2C26C" w14:textId="77777777" w:rsidR="00B94B38" w:rsidRDefault="00B94B38"/>
    <w:p w14:paraId="7E57C11C" w14:textId="77777777" w:rsidR="00B94B38" w:rsidRDefault="00B94B38"/>
    <w:p w14:paraId="794F45DD" w14:textId="77777777" w:rsidR="00B94B38" w:rsidRDefault="00B94B38"/>
    <w:p w14:paraId="1129DB44" w14:textId="77777777" w:rsidR="00B94B38" w:rsidRDefault="00B94B38"/>
    <w:p w14:paraId="1CA90A51" w14:textId="77777777" w:rsidR="00B94B38" w:rsidRDefault="00B94B38"/>
    <w:p w14:paraId="6A471738" w14:textId="77777777" w:rsidR="00B94B38" w:rsidRDefault="00B94B38"/>
    <w:p w14:paraId="34773BF3" w14:textId="77777777" w:rsidR="00B94B38" w:rsidRDefault="00B94B38"/>
    <w:p w14:paraId="053645DF" w14:textId="77777777" w:rsidR="00B94B38" w:rsidRDefault="00B94B38"/>
    <w:p w14:paraId="79710298" w14:textId="77777777" w:rsidR="00B94B38" w:rsidRDefault="00B94B38"/>
    <w:p w14:paraId="09F53F5A" w14:textId="77777777" w:rsidR="00B94B38" w:rsidRDefault="00B94B38"/>
    <w:p w14:paraId="38219828" w14:textId="77777777" w:rsidR="00B94B38" w:rsidRDefault="00B94B38"/>
    <w:p w14:paraId="05DDCFB4" w14:textId="77777777" w:rsidR="00B94B38" w:rsidRDefault="00B94B38"/>
    <w:p w14:paraId="29E09BE9" w14:textId="77777777" w:rsidR="00B94B38" w:rsidRDefault="00B94B38"/>
    <w:p w14:paraId="6663C6E1" w14:textId="77777777" w:rsidR="00B94B38" w:rsidRDefault="00B94B38"/>
    <w:p w14:paraId="3E335BE6" w14:textId="1CD19190" w:rsidR="00E00C4A" w:rsidRDefault="00E00C4A">
      <w:r>
        <w:br w:type="page"/>
      </w:r>
    </w:p>
    <w:p w14:paraId="53596D35" w14:textId="77777777" w:rsidR="008C2449" w:rsidRDefault="008C2449" w:rsidP="00B97944">
      <w:pPr>
        <w:sectPr w:rsidR="008C2449" w:rsidSect="00D27CCA">
          <w:headerReference w:type="default" r:id="rId13"/>
          <w:footerReference w:type="default" r:id="rId14"/>
          <w:headerReference w:type="first" r:id="rId15"/>
          <w:footerReference w:type="first" r:id="rId16"/>
          <w:pgSz w:w="11900" w:h="16840"/>
          <w:pgMar w:top="2597" w:right="1247" w:bottom="4111" w:left="1247" w:header="0" w:footer="505" w:gutter="0"/>
          <w:cols w:space="708"/>
          <w:titlePg/>
          <w:docGrid w:linePitch="360"/>
        </w:sectPr>
      </w:pPr>
    </w:p>
    <w:p w14:paraId="0A40D8EF" w14:textId="77777777" w:rsidR="001B570E" w:rsidRPr="002B1D64" w:rsidRDefault="001B570E" w:rsidP="001B570E">
      <w:pPr>
        <w:spacing w:line="210" w:lineRule="atLeast"/>
        <w:rPr>
          <w:rFonts w:cs="Open Sans"/>
          <w:color w:val="000000"/>
          <w:sz w:val="18"/>
          <w:szCs w:val="17"/>
        </w:rPr>
      </w:pPr>
      <w:r w:rsidRPr="002B1D64">
        <w:rPr>
          <w:rFonts w:cs="Open Sans"/>
          <w:color w:val="000000"/>
          <w:sz w:val="18"/>
          <w:szCs w:val="17"/>
        </w:rPr>
        <w:lastRenderedPageBreak/>
        <w:t>Cover design: EEA</w:t>
      </w:r>
    </w:p>
    <w:p w14:paraId="74CF01EB" w14:textId="08E5C3D4" w:rsidR="001B570E" w:rsidRPr="002B1D64" w:rsidRDefault="001B570E" w:rsidP="001B570E">
      <w:pPr>
        <w:spacing w:line="210" w:lineRule="atLeast"/>
        <w:rPr>
          <w:rFonts w:cs="Open Sans"/>
          <w:color w:val="000000"/>
          <w:sz w:val="18"/>
          <w:szCs w:val="17"/>
        </w:rPr>
      </w:pPr>
      <w:r w:rsidRPr="002B1D64">
        <w:rPr>
          <w:rFonts w:cs="Open Sans"/>
          <w:color w:val="000000"/>
          <w:sz w:val="18"/>
          <w:szCs w:val="17"/>
        </w:rPr>
        <w:t>Cover image</w:t>
      </w:r>
      <w:r>
        <w:rPr>
          <w:rFonts w:cs="Open Sans"/>
          <w:color w:val="000000"/>
          <w:sz w:val="18"/>
          <w:szCs w:val="17"/>
        </w:rPr>
        <w:t xml:space="preserve">: </w:t>
      </w:r>
      <w:r w:rsidR="005463FD">
        <w:rPr>
          <w:rFonts w:cs="Open Sans"/>
          <w:color w:val="000000"/>
          <w:sz w:val="18"/>
          <w:szCs w:val="17"/>
        </w:rPr>
        <w:t>generated by A.I.</w:t>
      </w:r>
    </w:p>
    <w:p w14:paraId="44897DF2" w14:textId="77777777" w:rsidR="001B570E" w:rsidRPr="00017257" w:rsidRDefault="001B570E" w:rsidP="001B570E">
      <w:pPr>
        <w:spacing w:line="210" w:lineRule="atLeast"/>
        <w:rPr>
          <w:rFonts w:cs="Open Sans"/>
          <w:color w:val="000000"/>
          <w:sz w:val="18"/>
          <w:szCs w:val="17"/>
          <w:lang w:val="fr-BE"/>
        </w:rPr>
      </w:pPr>
      <w:r w:rsidRPr="00017257">
        <w:rPr>
          <w:rFonts w:cs="Open Sans"/>
          <w:color w:val="000000"/>
          <w:sz w:val="18"/>
          <w:szCs w:val="17"/>
          <w:lang w:val="fr-BE"/>
        </w:rPr>
        <w:t>Layout</w:t>
      </w:r>
      <w:r>
        <w:rPr>
          <w:rFonts w:cs="Open Sans"/>
          <w:color w:val="000000"/>
          <w:sz w:val="18"/>
          <w:szCs w:val="17"/>
          <w:lang w:val="fr-BE"/>
        </w:rPr>
        <w:t>:</w:t>
      </w:r>
      <w:r w:rsidRPr="00017257">
        <w:rPr>
          <w:rFonts w:cs="Open Sans"/>
          <w:color w:val="000000"/>
          <w:sz w:val="18"/>
          <w:szCs w:val="17"/>
          <w:lang w:val="fr-BE"/>
        </w:rPr>
        <w:t xml:space="preserve"> ETC CE</w:t>
      </w:r>
    </w:p>
    <w:p w14:paraId="69B18434" w14:textId="77777777" w:rsidR="001B570E" w:rsidRPr="00017257" w:rsidRDefault="001B570E" w:rsidP="001B570E">
      <w:pPr>
        <w:spacing w:line="210" w:lineRule="atLeast"/>
        <w:rPr>
          <w:rFonts w:cs="Open Sans"/>
          <w:color w:val="000000"/>
          <w:sz w:val="18"/>
          <w:szCs w:val="17"/>
          <w:lang w:val="fr-BE"/>
        </w:rPr>
      </w:pPr>
    </w:p>
    <w:p w14:paraId="5A29B02E" w14:textId="77777777" w:rsidR="001B570E" w:rsidRPr="00017257" w:rsidRDefault="001B570E" w:rsidP="001B570E">
      <w:pPr>
        <w:pStyle w:val="paragraph"/>
        <w:spacing w:before="0" w:beforeAutospacing="0" w:after="0" w:afterAutospacing="0"/>
        <w:jc w:val="both"/>
        <w:textAlignment w:val="baseline"/>
        <w:rPr>
          <w:rFonts w:ascii="Segoe UI" w:hAnsi="Segoe UI" w:cs="Segoe UI"/>
          <w:sz w:val="18"/>
          <w:szCs w:val="18"/>
          <w:lang w:val="fr-BE"/>
        </w:rPr>
      </w:pPr>
      <w:r w:rsidRPr="00017257">
        <w:rPr>
          <w:rStyle w:val="normaltextrun"/>
          <w:rFonts w:ascii="Calibri" w:hAnsi="Calibri" w:cs="Calibri"/>
          <w:b/>
          <w:bCs/>
          <w:sz w:val="18"/>
          <w:szCs w:val="18"/>
          <w:lang w:val="fr-BE"/>
        </w:rPr>
        <w:t>Version:</w:t>
      </w:r>
      <w:r>
        <w:rPr>
          <w:rStyle w:val="normaltextrun"/>
          <w:rFonts w:ascii="Calibri" w:hAnsi="Calibri" w:cs="Calibri"/>
          <w:b/>
          <w:bCs/>
          <w:sz w:val="18"/>
          <w:szCs w:val="18"/>
          <w:lang w:val="fr-BE"/>
        </w:rPr>
        <w:t xml:space="preserve"> 1</w:t>
      </w:r>
      <w:r w:rsidRPr="00017257">
        <w:rPr>
          <w:rStyle w:val="eop"/>
          <w:rFonts w:ascii="Calibri" w:hAnsi="Calibri" w:cs="Calibri"/>
          <w:sz w:val="18"/>
          <w:szCs w:val="18"/>
          <w:lang w:val="fr-BE"/>
        </w:rPr>
        <w:t> </w:t>
      </w:r>
    </w:p>
    <w:p w14:paraId="0C58C721" w14:textId="77777777" w:rsidR="001B570E" w:rsidRPr="00017257" w:rsidRDefault="001B570E" w:rsidP="001B570E">
      <w:pPr>
        <w:pStyle w:val="paragraph"/>
        <w:spacing w:before="0" w:beforeAutospacing="0" w:after="0" w:afterAutospacing="0"/>
        <w:jc w:val="both"/>
        <w:textAlignment w:val="baseline"/>
        <w:rPr>
          <w:rFonts w:ascii="Segoe UI" w:hAnsi="Segoe UI" w:cs="Segoe UI"/>
          <w:sz w:val="18"/>
          <w:szCs w:val="18"/>
          <w:lang w:val="fr-BE"/>
        </w:rPr>
      </w:pPr>
      <w:r w:rsidRPr="00017257">
        <w:rPr>
          <w:rStyle w:val="eop"/>
          <w:rFonts w:ascii="Calibri" w:hAnsi="Calibri" w:cs="Calibri"/>
          <w:sz w:val="22"/>
          <w:szCs w:val="22"/>
          <w:lang w:val="fr-BE"/>
        </w:rPr>
        <w:t> </w:t>
      </w:r>
    </w:p>
    <w:p w14:paraId="44DBFE7A" w14:textId="77777777" w:rsidR="001B570E" w:rsidRPr="003B7D38" w:rsidRDefault="001B570E" w:rsidP="001B570E">
      <w:pPr>
        <w:pStyle w:val="paragraph"/>
        <w:spacing w:before="0" w:beforeAutospacing="0" w:after="0" w:afterAutospacing="0"/>
        <w:jc w:val="both"/>
        <w:textAlignment w:val="baseline"/>
        <w:rPr>
          <w:rFonts w:ascii="Segoe UI" w:hAnsi="Segoe UI" w:cs="Segoe UI"/>
          <w:sz w:val="18"/>
          <w:szCs w:val="18"/>
          <w:lang w:val="fr-LU"/>
        </w:rPr>
      </w:pPr>
      <w:r w:rsidRPr="003B7D38">
        <w:rPr>
          <w:rStyle w:val="normaltextrun"/>
          <w:rFonts w:ascii="Calibri" w:hAnsi="Calibri" w:cs="Calibri"/>
          <w:b/>
          <w:bCs/>
          <w:sz w:val="18"/>
          <w:szCs w:val="18"/>
          <w:lang w:val="fr-LU"/>
        </w:rPr>
        <w:t>Publication Date</w:t>
      </w:r>
      <w:r w:rsidRPr="003B7D38">
        <w:rPr>
          <w:rStyle w:val="eop"/>
          <w:rFonts w:ascii="Calibri" w:hAnsi="Calibri" w:cs="Calibri"/>
          <w:sz w:val="18"/>
          <w:szCs w:val="18"/>
          <w:lang w:val="fr-LU"/>
        </w:rPr>
        <w:t> December 2025</w:t>
      </w:r>
    </w:p>
    <w:p w14:paraId="46BE5EB8" w14:textId="77777777" w:rsidR="001B570E" w:rsidRPr="003B7D38" w:rsidRDefault="001B570E" w:rsidP="001B570E">
      <w:pPr>
        <w:pStyle w:val="paragraph"/>
        <w:spacing w:before="0" w:beforeAutospacing="0" w:after="0" w:afterAutospacing="0"/>
        <w:jc w:val="both"/>
        <w:textAlignment w:val="baseline"/>
        <w:rPr>
          <w:rFonts w:ascii="Segoe UI" w:hAnsi="Segoe UI" w:cs="Segoe UI"/>
          <w:sz w:val="18"/>
          <w:szCs w:val="18"/>
          <w:lang w:val="fr-LU"/>
        </w:rPr>
      </w:pPr>
      <w:r w:rsidRPr="003B7D38">
        <w:rPr>
          <w:rStyle w:val="eop"/>
          <w:rFonts w:ascii="Calibri" w:hAnsi="Calibri" w:cs="Calibri"/>
          <w:sz w:val="18"/>
          <w:szCs w:val="18"/>
          <w:lang w:val="fr-LU"/>
        </w:rPr>
        <w:t> </w:t>
      </w:r>
    </w:p>
    <w:p w14:paraId="10448EDD" w14:textId="77777777" w:rsidR="001B570E" w:rsidRPr="002B1D64" w:rsidRDefault="001B570E" w:rsidP="001B570E">
      <w:pPr>
        <w:pStyle w:val="paragraph"/>
        <w:spacing w:before="0" w:beforeAutospacing="0" w:after="0" w:afterAutospacing="0"/>
        <w:jc w:val="both"/>
        <w:textAlignment w:val="baseline"/>
        <w:rPr>
          <w:rFonts w:ascii="Segoe UI" w:hAnsi="Segoe UI" w:cs="Segoe UI"/>
          <w:sz w:val="18"/>
          <w:szCs w:val="18"/>
        </w:rPr>
      </w:pPr>
      <w:r w:rsidRPr="002B1D64">
        <w:rPr>
          <w:rStyle w:val="normaltextrun"/>
          <w:rFonts w:ascii="Calibri" w:hAnsi="Calibri" w:cs="Calibri"/>
          <w:b/>
          <w:bCs/>
          <w:sz w:val="18"/>
          <w:szCs w:val="18"/>
        </w:rPr>
        <w:t xml:space="preserve">EEA activity </w:t>
      </w:r>
      <w:r>
        <w:rPr>
          <w:rStyle w:val="normaltextrun"/>
          <w:rFonts w:ascii="Calibri" w:hAnsi="Calibri" w:cs="Calibri"/>
          <w:sz w:val="18"/>
          <w:szCs w:val="18"/>
        </w:rPr>
        <w:t>Circular Economy and Resource Use</w:t>
      </w:r>
      <w:r w:rsidRPr="002B1D64">
        <w:rPr>
          <w:rStyle w:val="normaltextrun"/>
          <w:rFonts w:ascii="Calibri" w:hAnsi="Calibri" w:cs="Calibri"/>
          <w:sz w:val="18"/>
          <w:szCs w:val="18"/>
        </w:rPr>
        <w:t>      </w:t>
      </w:r>
      <w:r w:rsidRPr="002B1D64">
        <w:rPr>
          <w:rStyle w:val="eop"/>
          <w:rFonts w:ascii="Calibri" w:hAnsi="Calibri" w:cs="Calibri"/>
          <w:sz w:val="18"/>
          <w:szCs w:val="18"/>
        </w:rPr>
        <w:t> </w:t>
      </w:r>
    </w:p>
    <w:p w14:paraId="19D701F8" w14:textId="77777777" w:rsidR="00675BB2" w:rsidRDefault="00675BB2" w:rsidP="00675BB2">
      <w:pPr>
        <w:pStyle w:val="paragraph"/>
        <w:spacing w:before="0" w:beforeAutospacing="0" w:after="0" w:afterAutospacing="0"/>
        <w:jc w:val="both"/>
        <w:textAlignment w:val="baseline"/>
        <w:rPr>
          <w:rFonts w:ascii="Segoe UI" w:hAnsi="Segoe UI" w:cs="Segoe UI"/>
          <w:sz w:val="18"/>
          <w:szCs w:val="18"/>
        </w:rPr>
      </w:pPr>
      <w:r>
        <w:rPr>
          <w:rStyle w:val="eop"/>
          <w:rFonts w:ascii="Calibri" w:hAnsi="Calibri" w:cs="Calibri"/>
          <w:sz w:val="22"/>
          <w:szCs w:val="22"/>
        </w:rPr>
        <w:t> </w:t>
      </w:r>
    </w:p>
    <w:p w14:paraId="4E394945" w14:textId="77777777" w:rsidR="009A73EB" w:rsidRPr="00675BB2" w:rsidRDefault="009A73EB" w:rsidP="00104BA0">
      <w:pPr>
        <w:spacing w:line="210" w:lineRule="atLeast"/>
        <w:rPr>
          <w:sz w:val="18"/>
          <w:szCs w:val="18"/>
        </w:rPr>
      </w:pPr>
    </w:p>
    <w:p w14:paraId="2C3A2E83" w14:textId="77777777" w:rsidR="00A2006C" w:rsidRDefault="00A2006C" w:rsidP="00A2006C">
      <w:pPr>
        <w:jc w:val="left"/>
        <w:rPr>
          <w:rStyle w:val="Style1"/>
          <w:rFonts w:ascii="Calibri" w:hAnsi="Calibri"/>
          <w:color w:val="000000" w:themeColor="text1"/>
          <w:sz w:val="16"/>
          <w:szCs w:val="16"/>
        </w:rPr>
      </w:pPr>
    </w:p>
    <w:p w14:paraId="219F7C29" w14:textId="77777777" w:rsidR="00A2006C" w:rsidRPr="009A73EB" w:rsidRDefault="00A2006C" w:rsidP="00A2006C">
      <w:pPr>
        <w:spacing w:line="210" w:lineRule="atLeast"/>
        <w:rPr>
          <w:b/>
          <w:sz w:val="18"/>
          <w:szCs w:val="18"/>
        </w:rPr>
      </w:pPr>
      <w:r w:rsidRPr="009A73EB">
        <w:rPr>
          <w:b/>
          <w:sz w:val="18"/>
          <w:szCs w:val="18"/>
        </w:rPr>
        <w:t>Legal notice</w:t>
      </w:r>
    </w:p>
    <w:p w14:paraId="1C11EDEA" w14:textId="03F76AA5" w:rsidR="00AD3A70" w:rsidRPr="00AD3A70" w:rsidRDefault="00AD3A70" w:rsidP="00AD3A70">
      <w:pPr>
        <w:jc w:val="left"/>
        <w:rPr>
          <w:rStyle w:val="normaltextrun"/>
          <w:rFonts w:cs="Calibri"/>
          <w:sz w:val="18"/>
          <w:szCs w:val="18"/>
          <w:lang w:eastAsia="en-GB"/>
        </w:rPr>
      </w:pPr>
      <w:r w:rsidRPr="1E721361">
        <w:rPr>
          <w:rStyle w:val="normaltextrun"/>
          <w:rFonts w:cs="Calibri"/>
          <w:sz w:val="18"/>
          <w:szCs w:val="18"/>
          <w:lang w:eastAsia="en-GB"/>
        </w:rPr>
        <w:t xml:space="preserve">Preparation of this report has been </w:t>
      </w:r>
      <w:r w:rsidR="004C580F">
        <w:rPr>
          <w:rStyle w:val="normaltextrun"/>
          <w:rFonts w:cs="Calibri"/>
          <w:sz w:val="18"/>
          <w:szCs w:val="18"/>
          <w:lang w:eastAsia="en-GB"/>
        </w:rPr>
        <w:t>co-</w:t>
      </w:r>
      <w:r w:rsidRPr="1E721361">
        <w:rPr>
          <w:rStyle w:val="normaltextrun"/>
          <w:rFonts w:cs="Calibri"/>
          <w:sz w:val="18"/>
          <w:szCs w:val="18"/>
          <w:lang w:eastAsia="en-GB"/>
        </w:rPr>
        <w:t xml:space="preserve">funded by the European Environment Agency as part of a grant with the European Topic Centre on </w:t>
      </w:r>
      <w:r w:rsidR="006E62A3" w:rsidRPr="1E721361">
        <w:rPr>
          <w:rStyle w:val="normaltextrun"/>
          <w:rFonts w:cs="Calibri"/>
          <w:sz w:val="18"/>
          <w:szCs w:val="18"/>
          <w:lang w:eastAsia="en-GB"/>
        </w:rPr>
        <w:t>C</w:t>
      </w:r>
      <w:r w:rsidR="0077020C" w:rsidRPr="1E721361">
        <w:rPr>
          <w:rStyle w:val="normaltextrun"/>
          <w:rFonts w:cs="Calibri"/>
          <w:sz w:val="18"/>
          <w:szCs w:val="18"/>
          <w:lang w:eastAsia="en-GB"/>
        </w:rPr>
        <w:t xml:space="preserve">ircular </w:t>
      </w:r>
      <w:r w:rsidR="006E62A3" w:rsidRPr="1E721361">
        <w:rPr>
          <w:rStyle w:val="normaltextrun"/>
          <w:rFonts w:cs="Calibri"/>
          <w:sz w:val="18"/>
          <w:szCs w:val="18"/>
          <w:lang w:eastAsia="en-GB"/>
        </w:rPr>
        <w:t>e</w:t>
      </w:r>
      <w:r w:rsidR="0077020C" w:rsidRPr="1E721361">
        <w:rPr>
          <w:rStyle w:val="normaltextrun"/>
          <w:rFonts w:cs="Calibri"/>
          <w:sz w:val="18"/>
          <w:szCs w:val="18"/>
          <w:lang w:eastAsia="en-GB"/>
        </w:rPr>
        <w:t xml:space="preserve">conomy and </w:t>
      </w:r>
      <w:r w:rsidR="006E62A3" w:rsidRPr="1E721361">
        <w:rPr>
          <w:rStyle w:val="normaltextrun"/>
          <w:rFonts w:cs="Calibri"/>
          <w:sz w:val="18"/>
          <w:szCs w:val="18"/>
          <w:lang w:eastAsia="en-GB"/>
        </w:rPr>
        <w:t>r</w:t>
      </w:r>
      <w:r w:rsidR="0077020C" w:rsidRPr="1E721361">
        <w:rPr>
          <w:rStyle w:val="normaltextrun"/>
          <w:rFonts w:cs="Calibri"/>
          <w:sz w:val="18"/>
          <w:szCs w:val="18"/>
          <w:lang w:eastAsia="en-GB"/>
        </w:rPr>
        <w:t xml:space="preserve">esource </w:t>
      </w:r>
      <w:r w:rsidR="006E62A3" w:rsidRPr="1E721361">
        <w:rPr>
          <w:rStyle w:val="normaltextrun"/>
          <w:rFonts w:cs="Calibri"/>
          <w:sz w:val="18"/>
          <w:szCs w:val="18"/>
          <w:lang w:eastAsia="en-GB"/>
        </w:rPr>
        <w:t>u</w:t>
      </w:r>
      <w:r w:rsidR="0077020C" w:rsidRPr="1E721361">
        <w:rPr>
          <w:rStyle w:val="normaltextrun"/>
          <w:rFonts w:cs="Calibri"/>
          <w:sz w:val="18"/>
          <w:szCs w:val="18"/>
          <w:lang w:eastAsia="en-GB"/>
        </w:rPr>
        <w:t>se</w:t>
      </w:r>
      <w:r w:rsidRPr="1E721361">
        <w:rPr>
          <w:rStyle w:val="normaltextrun"/>
          <w:rFonts w:cs="Calibri"/>
          <w:sz w:val="18"/>
          <w:szCs w:val="18"/>
          <w:lang w:eastAsia="en-GB"/>
        </w:rPr>
        <w:t xml:space="preserve"> </w:t>
      </w:r>
      <w:r w:rsidR="1A629DF5" w:rsidRPr="1E721361">
        <w:rPr>
          <w:rStyle w:val="normaltextrun"/>
          <w:rFonts w:cs="Calibri"/>
          <w:sz w:val="18"/>
          <w:szCs w:val="18"/>
          <w:lang w:eastAsia="en-GB"/>
        </w:rPr>
        <w:t>(ETC</w:t>
      </w:r>
      <w:r w:rsidR="005911F1">
        <w:rPr>
          <w:rStyle w:val="normaltextrun"/>
          <w:rFonts w:cs="Calibri"/>
          <w:sz w:val="18"/>
          <w:szCs w:val="18"/>
          <w:lang w:eastAsia="en-GB"/>
        </w:rPr>
        <w:t xml:space="preserve"> </w:t>
      </w:r>
      <w:r w:rsidR="1A629DF5" w:rsidRPr="1E721361">
        <w:rPr>
          <w:rStyle w:val="normaltextrun"/>
          <w:rFonts w:cs="Calibri"/>
          <w:sz w:val="18"/>
          <w:szCs w:val="18"/>
          <w:lang w:eastAsia="en-GB"/>
        </w:rPr>
        <w:t xml:space="preserve">CE) </w:t>
      </w:r>
      <w:r w:rsidRPr="1E721361">
        <w:rPr>
          <w:rStyle w:val="normaltextrun"/>
          <w:rFonts w:cs="Calibri"/>
          <w:sz w:val="18"/>
          <w:szCs w:val="18"/>
          <w:lang w:eastAsia="en-GB"/>
        </w:rPr>
        <w:t xml:space="preserve">and expresses the views of the authors. The contents of this publication do not necessarily reflect the position or opinion of the European Commission or other institutions of the European Union. Neither the European Environment Agency nor the </w:t>
      </w:r>
      <w:r w:rsidR="006E62A3" w:rsidRPr="1E721361">
        <w:rPr>
          <w:rStyle w:val="normaltextrun"/>
          <w:rFonts w:cs="Calibri"/>
          <w:sz w:val="18"/>
          <w:szCs w:val="18"/>
          <w:lang w:eastAsia="en-GB"/>
        </w:rPr>
        <w:t xml:space="preserve">European Topic Centre on Circular economy and resource use </w:t>
      </w:r>
      <w:r w:rsidRPr="1E721361">
        <w:rPr>
          <w:rStyle w:val="normaltextrun"/>
          <w:rFonts w:cs="Calibri"/>
          <w:sz w:val="18"/>
          <w:szCs w:val="18"/>
          <w:lang w:eastAsia="en-GB"/>
        </w:rPr>
        <w:t>is liable for any consequence stemming from the reuse of the information contained in this publication.</w:t>
      </w:r>
    </w:p>
    <w:p w14:paraId="7E6AFCA5" w14:textId="0AD6415C" w:rsidR="00A2006C" w:rsidRDefault="00A26DA4" w:rsidP="00A26DA4">
      <w:pPr>
        <w:spacing w:line="210" w:lineRule="atLeast"/>
        <w:jc w:val="left"/>
        <w:rPr>
          <w:sz w:val="18"/>
          <w:szCs w:val="18"/>
        </w:rPr>
      </w:pPr>
      <w:r w:rsidRPr="00AD3A70">
        <w:rPr>
          <w:rStyle w:val="normaltextrun"/>
          <w:rFonts w:eastAsia="Times New Roman" w:cs="Calibri"/>
          <w:lang w:eastAsia="en-GB"/>
        </w:rPr>
        <w:br/>
      </w:r>
    </w:p>
    <w:p w14:paraId="5D1E24F1" w14:textId="61791846" w:rsidR="004010AB" w:rsidRPr="008E5E36" w:rsidRDefault="004010AB" w:rsidP="00A26DA4">
      <w:pPr>
        <w:jc w:val="left"/>
        <w:rPr>
          <w:rStyle w:val="Style2"/>
          <w:rFonts w:ascii="Calibri" w:hAnsi="Calibri"/>
          <w:color w:val="000000" w:themeColor="text1"/>
          <w:sz w:val="18"/>
          <w:szCs w:val="18"/>
          <w:lang w:val="nl-BE"/>
        </w:rPr>
      </w:pPr>
      <w:r w:rsidRPr="008E5E36">
        <w:rPr>
          <w:rStyle w:val="Style2"/>
          <w:rFonts w:ascii="Calibri" w:hAnsi="Calibri"/>
          <w:color w:val="000000" w:themeColor="text1"/>
          <w:sz w:val="18"/>
          <w:szCs w:val="18"/>
          <w:lang w:val="nl-BE"/>
        </w:rPr>
        <w:t>ETC</w:t>
      </w:r>
      <w:r w:rsidR="005911F1" w:rsidRPr="008E5E36">
        <w:rPr>
          <w:rStyle w:val="Style2"/>
          <w:rFonts w:ascii="Calibri" w:hAnsi="Calibri"/>
          <w:color w:val="000000" w:themeColor="text1"/>
          <w:sz w:val="18"/>
          <w:szCs w:val="18"/>
          <w:lang w:val="nl-BE"/>
        </w:rPr>
        <w:t xml:space="preserve"> </w:t>
      </w:r>
      <w:r w:rsidRPr="008E5E36">
        <w:rPr>
          <w:rStyle w:val="Style2"/>
          <w:rFonts w:ascii="Calibri" w:hAnsi="Calibri"/>
          <w:color w:val="000000" w:themeColor="text1"/>
          <w:sz w:val="18"/>
          <w:szCs w:val="18"/>
          <w:lang w:val="nl-BE"/>
        </w:rPr>
        <w:t>C</w:t>
      </w:r>
      <w:r w:rsidR="007B3AF3" w:rsidRPr="008E5E36">
        <w:rPr>
          <w:rStyle w:val="Style2"/>
          <w:rFonts w:ascii="Calibri" w:hAnsi="Calibri"/>
          <w:color w:val="000000" w:themeColor="text1"/>
          <w:sz w:val="18"/>
          <w:szCs w:val="18"/>
          <w:lang w:val="nl-BE"/>
        </w:rPr>
        <w:t>E</w:t>
      </w:r>
      <w:r w:rsidRPr="008E5E36">
        <w:rPr>
          <w:rStyle w:val="Style2"/>
          <w:rFonts w:ascii="Calibri" w:hAnsi="Calibri"/>
          <w:color w:val="000000" w:themeColor="text1"/>
          <w:sz w:val="18"/>
          <w:szCs w:val="18"/>
          <w:lang w:val="nl-BE"/>
        </w:rPr>
        <w:t xml:space="preserve"> coordinator: </w:t>
      </w:r>
      <w:r w:rsidR="007B3AF3" w:rsidRPr="008E5E36">
        <w:rPr>
          <w:sz w:val="18"/>
          <w:szCs w:val="18"/>
          <w:lang w:val="nl-BE"/>
        </w:rPr>
        <w:t>Vlaamse Instelling voor Technologisch Onderzoek (VITO)</w:t>
      </w:r>
    </w:p>
    <w:p w14:paraId="687C2610" w14:textId="77777777" w:rsidR="004010AB" w:rsidRPr="008E5E36" w:rsidRDefault="004010AB" w:rsidP="00A26DA4">
      <w:pPr>
        <w:jc w:val="left"/>
        <w:rPr>
          <w:rStyle w:val="Style2"/>
          <w:rFonts w:ascii="Calibri" w:hAnsi="Calibri"/>
          <w:color w:val="000000" w:themeColor="text1"/>
          <w:sz w:val="18"/>
          <w:szCs w:val="18"/>
          <w:lang w:val="nl-BE"/>
        </w:rPr>
      </w:pPr>
    </w:p>
    <w:p w14:paraId="7DCD1EF5" w14:textId="743FF7BC" w:rsidR="004010AB" w:rsidRPr="001B570E" w:rsidRDefault="004010AB" w:rsidP="00A26DA4">
      <w:pPr>
        <w:jc w:val="left"/>
        <w:rPr>
          <w:sz w:val="18"/>
          <w:szCs w:val="18"/>
        </w:rPr>
      </w:pPr>
      <w:r w:rsidRPr="001B570E">
        <w:rPr>
          <w:rStyle w:val="Style2"/>
          <w:rFonts w:ascii="Calibri" w:hAnsi="Calibri"/>
          <w:color w:val="000000" w:themeColor="text1"/>
          <w:sz w:val="18"/>
          <w:szCs w:val="18"/>
        </w:rPr>
        <w:t>ETC</w:t>
      </w:r>
      <w:r w:rsidR="005911F1" w:rsidRPr="001B570E">
        <w:rPr>
          <w:rStyle w:val="Style2"/>
          <w:rFonts w:ascii="Calibri" w:hAnsi="Calibri"/>
          <w:color w:val="000000" w:themeColor="text1"/>
          <w:sz w:val="18"/>
          <w:szCs w:val="18"/>
        </w:rPr>
        <w:t xml:space="preserve"> </w:t>
      </w:r>
      <w:r w:rsidRPr="001B570E">
        <w:rPr>
          <w:rStyle w:val="Style2"/>
          <w:rFonts w:ascii="Calibri" w:hAnsi="Calibri"/>
          <w:color w:val="000000" w:themeColor="text1"/>
          <w:sz w:val="18"/>
          <w:szCs w:val="18"/>
        </w:rPr>
        <w:t>C</w:t>
      </w:r>
      <w:r w:rsidR="007B3AF3" w:rsidRPr="001B570E">
        <w:rPr>
          <w:rStyle w:val="Style2"/>
          <w:rFonts w:ascii="Calibri" w:hAnsi="Calibri"/>
          <w:color w:val="000000" w:themeColor="text1"/>
          <w:sz w:val="18"/>
          <w:szCs w:val="18"/>
        </w:rPr>
        <w:t>E</w:t>
      </w:r>
      <w:r w:rsidRPr="001B570E">
        <w:rPr>
          <w:rStyle w:val="Style2"/>
          <w:rFonts w:ascii="Calibri" w:hAnsi="Calibri"/>
          <w:color w:val="000000" w:themeColor="text1"/>
          <w:sz w:val="18"/>
          <w:szCs w:val="18"/>
        </w:rPr>
        <w:t xml:space="preserve"> partners:</w:t>
      </w:r>
      <w:r w:rsidRPr="001B570E">
        <w:rPr>
          <w:sz w:val="18"/>
          <w:szCs w:val="18"/>
        </w:rPr>
        <w:t xml:space="preserve"> </w:t>
      </w:r>
      <w:r w:rsidR="00EC6ED4" w:rsidRPr="001B570E">
        <w:rPr>
          <w:sz w:val="18"/>
          <w:szCs w:val="18"/>
        </w:rPr>
        <w:t xml:space="preserve">Banson Editorial and Communications Ltd, česká informační agentura životního prostředí (CENIA), Collaborating Centre on Sustainable Consumption and Production (CSCP), Istituto Di Ricerca Sulla </w:t>
      </w:r>
      <w:r w:rsidR="00293D01" w:rsidRPr="001B570E">
        <w:rPr>
          <w:sz w:val="18"/>
          <w:szCs w:val="18"/>
        </w:rPr>
        <w:t xml:space="preserve">la </w:t>
      </w:r>
      <w:r w:rsidR="00EC6ED4" w:rsidRPr="001B570E">
        <w:rPr>
          <w:sz w:val="18"/>
          <w:szCs w:val="18"/>
        </w:rPr>
        <w:t>Crescita Economica Sostenibile, Istituto Superiore per la Protezione e Ricerca Ambiantale</w:t>
      </w:r>
      <w:r w:rsidR="003A3C18" w:rsidRPr="001B570E">
        <w:rPr>
          <w:sz w:val="18"/>
          <w:szCs w:val="18"/>
        </w:rPr>
        <w:t>,</w:t>
      </w:r>
      <w:r w:rsidR="00EC6ED4" w:rsidRPr="001B570E">
        <w:rPr>
          <w:sz w:val="18"/>
          <w:szCs w:val="18"/>
        </w:rPr>
        <w:t xml:space="preserve"> IVL Swedish Environmental Research Institute</w:t>
      </w:r>
      <w:r w:rsidR="003A3C18" w:rsidRPr="001B570E">
        <w:rPr>
          <w:sz w:val="18"/>
          <w:szCs w:val="18"/>
        </w:rPr>
        <w:t>,</w:t>
      </w:r>
      <w:r w:rsidR="00EC6ED4" w:rsidRPr="001B570E">
        <w:rPr>
          <w:sz w:val="18"/>
          <w:szCs w:val="18"/>
        </w:rPr>
        <w:t xml:space="preserve"> </w:t>
      </w:r>
      <w:r w:rsidR="7F0F1B52" w:rsidRPr="001B570E">
        <w:rPr>
          <w:sz w:val="18"/>
          <w:szCs w:val="18"/>
        </w:rPr>
        <w:t>Norion</w:t>
      </w:r>
      <w:r w:rsidR="7CF283C8" w:rsidRPr="001B570E">
        <w:rPr>
          <w:sz w:val="18"/>
          <w:szCs w:val="18"/>
        </w:rPr>
        <w:t xml:space="preserve"> Consult</w:t>
      </w:r>
      <w:r w:rsidR="003A3C18" w:rsidRPr="001B570E">
        <w:rPr>
          <w:sz w:val="18"/>
          <w:szCs w:val="18"/>
        </w:rPr>
        <w:t>,</w:t>
      </w:r>
      <w:r w:rsidR="00EC6ED4" w:rsidRPr="001B570E">
        <w:rPr>
          <w:sz w:val="18"/>
          <w:szCs w:val="18"/>
        </w:rPr>
        <w:t xml:space="preserve"> Universita Degli Studi Di Ferrara (SEEDS)</w:t>
      </w:r>
      <w:r w:rsidR="003A3C18" w:rsidRPr="001B570E">
        <w:rPr>
          <w:sz w:val="18"/>
          <w:szCs w:val="18"/>
        </w:rPr>
        <w:t>,</w:t>
      </w:r>
      <w:r w:rsidR="00EC6ED4" w:rsidRPr="001B570E">
        <w:rPr>
          <w:sz w:val="18"/>
          <w:szCs w:val="18"/>
        </w:rPr>
        <w:t xml:space="preserve"> </w:t>
      </w:r>
      <w:r w:rsidR="008F2952" w:rsidRPr="001B570E">
        <w:rPr>
          <w:sz w:val="18"/>
          <w:szCs w:val="18"/>
        </w:rPr>
        <w:t>German</w:t>
      </w:r>
      <w:r w:rsidR="00EC6ED4" w:rsidRPr="001B570E">
        <w:rPr>
          <w:sz w:val="18"/>
          <w:szCs w:val="18"/>
        </w:rPr>
        <w:t xml:space="preserve"> Environment Agency (UBA)</w:t>
      </w:r>
      <w:r w:rsidR="003A3C18" w:rsidRPr="001B570E">
        <w:rPr>
          <w:sz w:val="18"/>
          <w:szCs w:val="18"/>
        </w:rPr>
        <w:t>,</w:t>
      </w:r>
      <w:r w:rsidR="00EC6ED4" w:rsidRPr="001B570E">
        <w:rPr>
          <w:sz w:val="18"/>
          <w:szCs w:val="18"/>
        </w:rPr>
        <w:t xml:space="preserve"> Teknologian Tutkimuskeskus VTT oy</w:t>
      </w:r>
      <w:r w:rsidR="003A3C18" w:rsidRPr="001B570E">
        <w:rPr>
          <w:sz w:val="18"/>
          <w:szCs w:val="18"/>
        </w:rPr>
        <w:t>,</w:t>
      </w:r>
      <w:r w:rsidR="00EC6ED4" w:rsidRPr="001B570E">
        <w:rPr>
          <w:sz w:val="18"/>
          <w:szCs w:val="18"/>
        </w:rPr>
        <w:t xml:space="preserve"> Wuppertal Institut für Klima, Umwelt, Energie gGmbH</w:t>
      </w:r>
      <w:r w:rsidR="00966CD2" w:rsidRPr="001B570E">
        <w:rPr>
          <w:sz w:val="18"/>
          <w:szCs w:val="18"/>
        </w:rPr>
        <w:t>,</w:t>
      </w:r>
      <w:r w:rsidR="00EC6ED4" w:rsidRPr="001B570E">
        <w:rPr>
          <w:sz w:val="18"/>
          <w:szCs w:val="18"/>
        </w:rPr>
        <w:t xml:space="preserve"> World Resources Forum Association.</w:t>
      </w:r>
    </w:p>
    <w:p w14:paraId="1EAE57C5" w14:textId="77777777" w:rsidR="004010AB" w:rsidRPr="001B570E" w:rsidRDefault="004010AB" w:rsidP="00A2006C">
      <w:pPr>
        <w:spacing w:line="210" w:lineRule="atLeast"/>
        <w:rPr>
          <w:sz w:val="18"/>
          <w:szCs w:val="18"/>
        </w:rPr>
      </w:pPr>
    </w:p>
    <w:p w14:paraId="696B3848" w14:textId="77777777" w:rsidR="00A2006C" w:rsidRPr="001B570E" w:rsidRDefault="00A2006C" w:rsidP="00A2006C">
      <w:pPr>
        <w:spacing w:line="210" w:lineRule="atLeast"/>
        <w:rPr>
          <w:sz w:val="18"/>
          <w:szCs w:val="18"/>
        </w:rPr>
      </w:pPr>
    </w:p>
    <w:p w14:paraId="515B0330" w14:textId="77777777" w:rsidR="00A2006C" w:rsidRPr="009A73EB" w:rsidRDefault="00A2006C" w:rsidP="00A2006C">
      <w:pPr>
        <w:spacing w:line="210" w:lineRule="atLeast"/>
        <w:rPr>
          <w:b/>
          <w:sz w:val="18"/>
          <w:szCs w:val="18"/>
        </w:rPr>
      </w:pPr>
      <w:r w:rsidRPr="009A73EB">
        <w:rPr>
          <w:b/>
          <w:sz w:val="18"/>
          <w:szCs w:val="18"/>
        </w:rPr>
        <w:t>Copyright notice</w:t>
      </w:r>
    </w:p>
    <w:p w14:paraId="2B962AE5" w14:textId="3F23DF08" w:rsidR="00A2006C" w:rsidRPr="009A73EB" w:rsidRDefault="00A2006C" w:rsidP="00A2006C">
      <w:pPr>
        <w:spacing w:line="210" w:lineRule="atLeast"/>
        <w:rPr>
          <w:sz w:val="18"/>
          <w:szCs w:val="18"/>
        </w:rPr>
      </w:pPr>
      <w:r w:rsidRPr="009A73EB">
        <w:rPr>
          <w:sz w:val="18"/>
          <w:szCs w:val="18"/>
        </w:rPr>
        <w:t xml:space="preserve">© </w:t>
      </w:r>
      <w:r>
        <w:rPr>
          <w:sz w:val="18"/>
          <w:szCs w:val="18"/>
        </w:rPr>
        <w:t xml:space="preserve">European Topic Centre on </w:t>
      </w:r>
      <w:r w:rsidR="00843E9D">
        <w:rPr>
          <w:sz w:val="18"/>
          <w:szCs w:val="18"/>
        </w:rPr>
        <w:t>Circular economy and resource use</w:t>
      </w:r>
      <w:r>
        <w:rPr>
          <w:sz w:val="18"/>
          <w:szCs w:val="18"/>
        </w:rPr>
        <w:t>, 202</w:t>
      </w:r>
      <w:r w:rsidR="001B570E">
        <w:rPr>
          <w:sz w:val="18"/>
          <w:szCs w:val="18"/>
        </w:rPr>
        <w:t>5</w:t>
      </w:r>
    </w:p>
    <w:p w14:paraId="3AF86098" w14:textId="25A23E95" w:rsidR="00A2006C" w:rsidRPr="000218B1" w:rsidRDefault="00A2006C" w:rsidP="5C33AD42">
      <w:pPr>
        <w:spacing w:line="210" w:lineRule="atLeast"/>
        <w:rPr>
          <w:szCs w:val="22"/>
        </w:rPr>
      </w:pPr>
      <w:r w:rsidRPr="5C33AD42">
        <w:rPr>
          <w:sz w:val="18"/>
          <w:szCs w:val="18"/>
        </w:rPr>
        <w:t>Reproduction is authorized provided the source is acknowledged.</w:t>
      </w:r>
      <w:r w:rsidR="63AF0961" w:rsidRPr="5C33AD42">
        <w:rPr>
          <w:rFonts w:eastAsia="Calibri" w:cs="Calibri"/>
          <w:sz w:val="18"/>
          <w:szCs w:val="18"/>
        </w:rPr>
        <w:t xml:space="preserve"> [Creative Commons Attribution 4.0 (International)]</w:t>
      </w:r>
    </w:p>
    <w:p w14:paraId="659E730B" w14:textId="77777777" w:rsidR="00A2006C" w:rsidRPr="009A73EB" w:rsidRDefault="00A2006C" w:rsidP="00A2006C">
      <w:pPr>
        <w:spacing w:line="210" w:lineRule="atLeast"/>
        <w:rPr>
          <w:sz w:val="18"/>
          <w:szCs w:val="18"/>
        </w:rPr>
      </w:pPr>
    </w:p>
    <w:p w14:paraId="0AB0664F" w14:textId="77777777" w:rsidR="00A2006C" w:rsidRPr="009A73EB" w:rsidRDefault="00A2006C" w:rsidP="00A2006C">
      <w:pPr>
        <w:spacing w:line="210" w:lineRule="atLeast"/>
        <w:rPr>
          <w:sz w:val="18"/>
          <w:szCs w:val="18"/>
        </w:rPr>
      </w:pPr>
      <w:r w:rsidRPr="009A73EB">
        <w:rPr>
          <w:sz w:val="18"/>
          <w:szCs w:val="18"/>
        </w:rPr>
        <w:t>More information on the European Union is available on the Internet (</w:t>
      </w:r>
      <w:hyperlink r:id="rId17" w:history="1">
        <w:r w:rsidRPr="004735E4">
          <w:rPr>
            <w:rStyle w:val="Hyperlink"/>
            <w:sz w:val="18"/>
            <w:szCs w:val="18"/>
          </w:rPr>
          <w:t>http://europa.eu</w:t>
        </w:r>
      </w:hyperlink>
      <w:r w:rsidRPr="009A73EB">
        <w:rPr>
          <w:sz w:val="18"/>
          <w:szCs w:val="18"/>
        </w:rPr>
        <w:t xml:space="preserve">). </w:t>
      </w:r>
    </w:p>
    <w:p w14:paraId="4696C8BB" w14:textId="77777777" w:rsidR="00A2006C" w:rsidRPr="00DC5EDB" w:rsidRDefault="00A2006C" w:rsidP="00A2006C">
      <w:pPr>
        <w:jc w:val="left"/>
        <w:rPr>
          <w:rStyle w:val="Style1"/>
          <w:rFonts w:ascii="Calibri" w:hAnsi="Calibri"/>
          <w:color w:val="000000" w:themeColor="text1"/>
          <w:sz w:val="16"/>
          <w:szCs w:val="16"/>
        </w:rPr>
      </w:pPr>
    </w:p>
    <w:p w14:paraId="038F2124" w14:textId="77777777" w:rsidR="00B47388" w:rsidRDefault="00B47388" w:rsidP="00104BA0">
      <w:pPr>
        <w:spacing w:line="210" w:lineRule="atLeast"/>
        <w:rPr>
          <w:sz w:val="18"/>
          <w:szCs w:val="18"/>
        </w:rPr>
      </w:pPr>
    </w:p>
    <w:p w14:paraId="36C91156" w14:textId="77777777" w:rsidR="00B47388" w:rsidRPr="009A73EB" w:rsidRDefault="00B47388" w:rsidP="00104BA0">
      <w:pPr>
        <w:spacing w:line="210" w:lineRule="atLeast"/>
        <w:rPr>
          <w:sz w:val="18"/>
          <w:szCs w:val="18"/>
        </w:rPr>
      </w:pPr>
    </w:p>
    <w:p w14:paraId="06BCCA4A" w14:textId="77777777" w:rsidR="009A73EB" w:rsidRPr="009A73EB" w:rsidRDefault="009A73EB" w:rsidP="00104BA0">
      <w:pPr>
        <w:spacing w:line="210" w:lineRule="atLeast"/>
        <w:rPr>
          <w:sz w:val="18"/>
          <w:szCs w:val="18"/>
        </w:rPr>
      </w:pPr>
    </w:p>
    <w:p w14:paraId="0979FD79" w14:textId="77777777" w:rsidR="009A73EB" w:rsidRPr="003B6BE7" w:rsidRDefault="009A73EB" w:rsidP="00104BA0">
      <w:pPr>
        <w:spacing w:line="210" w:lineRule="atLeast"/>
        <w:rPr>
          <w:rFonts w:cs="Open Sans"/>
          <w:color w:val="000000"/>
          <w:sz w:val="18"/>
          <w:szCs w:val="18"/>
        </w:rPr>
      </w:pPr>
    </w:p>
    <w:p w14:paraId="27FDD357" w14:textId="77777777" w:rsidR="009A73EB" w:rsidRPr="003B6BE7" w:rsidRDefault="009A73EB" w:rsidP="00104BA0">
      <w:pPr>
        <w:spacing w:line="210" w:lineRule="atLeast"/>
        <w:rPr>
          <w:rFonts w:cs="Open Sans"/>
          <w:color w:val="000000"/>
          <w:sz w:val="18"/>
          <w:szCs w:val="18"/>
        </w:rPr>
      </w:pPr>
    </w:p>
    <w:p w14:paraId="4FA175EA" w14:textId="77777777" w:rsidR="009A73EB" w:rsidRPr="003B6BE7" w:rsidRDefault="009A73EB" w:rsidP="00104BA0">
      <w:pPr>
        <w:spacing w:line="210" w:lineRule="atLeast"/>
        <w:rPr>
          <w:rFonts w:cs="Open Sans"/>
          <w:color w:val="000000"/>
          <w:sz w:val="18"/>
          <w:szCs w:val="18"/>
        </w:rPr>
      </w:pPr>
    </w:p>
    <w:p w14:paraId="00356C87" w14:textId="77777777" w:rsidR="009A73EB" w:rsidRPr="003B6BE7" w:rsidRDefault="009A73EB" w:rsidP="00104BA0">
      <w:pPr>
        <w:spacing w:line="210" w:lineRule="atLeast"/>
        <w:rPr>
          <w:rFonts w:cs="Open Sans"/>
          <w:color w:val="000000"/>
          <w:sz w:val="18"/>
          <w:szCs w:val="18"/>
        </w:rPr>
      </w:pPr>
    </w:p>
    <w:p w14:paraId="1C911458" w14:textId="77777777" w:rsidR="009A73EB" w:rsidRPr="003B6BE7" w:rsidRDefault="009A73EB" w:rsidP="00104BA0">
      <w:pPr>
        <w:spacing w:line="210" w:lineRule="atLeast"/>
        <w:rPr>
          <w:rFonts w:cs="Open Sans"/>
          <w:color w:val="000000"/>
          <w:sz w:val="18"/>
          <w:szCs w:val="18"/>
        </w:rPr>
      </w:pPr>
    </w:p>
    <w:p w14:paraId="04C62846" w14:textId="77777777" w:rsidR="009A73EB" w:rsidRPr="003B6BE7" w:rsidRDefault="009A73EB" w:rsidP="00104BA0">
      <w:pPr>
        <w:spacing w:line="210" w:lineRule="atLeast"/>
        <w:rPr>
          <w:rFonts w:cs="Open Sans"/>
          <w:color w:val="000000"/>
          <w:sz w:val="18"/>
          <w:szCs w:val="18"/>
        </w:rPr>
      </w:pPr>
    </w:p>
    <w:p w14:paraId="4103BF0D" w14:textId="77777777" w:rsidR="009A73EB" w:rsidRPr="003B6BE7" w:rsidRDefault="009A73EB" w:rsidP="00104BA0">
      <w:pPr>
        <w:spacing w:line="210" w:lineRule="atLeast"/>
        <w:rPr>
          <w:rFonts w:cs="Open Sans"/>
          <w:color w:val="000000"/>
          <w:sz w:val="18"/>
          <w:szCs w:val="18"/>
        </w:rPr>
      </w:pPr>
    </w:p>
    <w:p w14:paraId="47C52359" w14:textId="77777777" w:rsidR="009A73EB" w:rsidRPr="003B6BE7" w:rsidRDefault="009A73EB" w:rsidP="00104BA0">
      <w:pPr>
        <w:spacing w:line="210" w:lineRule="atLeast"/>
        <w:rPr>
          <w:rFonts w:cs="Open Sans"/>
          <w:color w:val="000000"/>
          <w:sz w:val="18"/>
          <w:szCs w:val="18"/>
        </w:rPr>
      </w:pPr>
    </w:p>
    <w:p w14:paraId="70E9EE10" w14:textId="77777777" w:rsidR="009A73EB" w:rsidRPr="003B6BE7" w:rsidRDefault="009A73EB" w:rsidP="00104BA0">
      <w:pPr>
        <w:spacing w:line="210" w:lineRule="atLeast"/>
        <w:rPr>
          <w:rFonts w:cs="Open Sans"/>
          <w:color w:val="000000"/>
          <w:sz w:val="18"/>
          <w:szCs w:val="18"/>
        </w:rPr>
      </w:pPr>
    </w:p>
    <w:p w14:paraId="595EC8C2" w14:textId="77777777" w:rsidR="009A73EB" w:rsidRPr="003B6BE7" w:rsidRDefault="009A73EB" w:rsidP="00104BA0">
      <w:pPr>
        <w:spacing w:line="210" w:lineRule="atLeast"/>
        <w:rPr>
          <w:rFonts w:cs="Open Sans"/>
          <w:color w:val="000000"/>
          <w:sz w:val="18"/>
          <w:szCs w:val="18"/>
        </w:rPr>
      </w:pPr>
    </w:p>
    <w:p w14:paraId="24489883" w14:textId="77777777" w:rsidR="009A73EB" w:rsidRPr="003B6BE7" w:rsidRDefault="009A73EB" w:rsidP="00104BA0">
      <w:pPr>
        <w:spacing w:line="210" w:lineRule="atLeast"/>
        <w:rPr>
          <w:rFonts w:cs="Open Sans"/>
          <w:color w:val="000000"/>
          <w:sz w:val="18"/>
          <w:szCs w:val="18"/>
        </w:rPr>
      </w:pPr>
    </w:p>
    <w:p w14:paraId="100FB1DC" w14:textId="77777777" w:rsidR="009A73EB" w:rsidRPr="003B6BE7" w:rsidRDefault="009A73EB" w:rsidP="00104BA0">
      <w:pPr>
        <w:spacing w:line="210" w:lineRule="atLeast"/>
        <w:rPr>
          <w:rFonts w:cs="Open Sans"/>
          <w:color w:val="000000"/>
          <w:sz w:val="18"/>
          <w:szCs w:val="18"/>
        </w:rPr>
      </w:pPr>
    </w:p>
    <w:p w14:paraId="4526F759" w14:textId="77777777" w:rsidR="009A73EB" w:rsidRPr="003B6BE7" w:rsidRDefault="009A73EB" w:rsidP="00104BA0">
      <w:pPr>
        <w:spacing w:line="210" w:lineRule="atLeast"/>
        <w:rPr>
          <w:rFonts w:cs="Open Sans"/>
          <w:color w:val="000000"/>
          <w:sz w:val="18"/>
          <w:szCs w:val="18"/>
        </w:rPr>
      </w:pPr>
    </w:p>
    <w:p w14:paraId="02EBF48B" w14:textId="77777777" w:rsidR="009A73EB" w:rsidRPr="003B6BE7" w:rsidRDefault="009A73EB" w:rsidP="00104BA0">
      <w:pPr>
        <w:spacing w:line="210" w:lineRule="atLeast"/>
        <w:rPr>
          <w:rFonts w:cs="Open Sans"/>
          <w:color w:val="000000"/>
          <w:sz w:val="18"/>
          <w:szCs w:val="18"/>
        </w:rPr>
      </w:pPr>
    </w:p>
    <w:p w14:paraId="3111187E" w14:textId="77777777" w:rsidR="009A73EB" w:rsidRPr="003B6BE7" w:rsidRDefault="009A73EB" w:rsidP="00104BA0">
      <w:pPr>
        <w:spacing w:line="210" w:lineRule="atLeast"/>
        <w:rPr>
          <w:rFonts w:cs="Open Sans"/>
          <w:color w:val="000000"/>
          <w:sz w:val="18"/>
          <w:szCs w:val="18"/>
        </w:rPr>
      </w:pPr>
    </w:p>
    <w:p w14:paraId="77E562C1" w14:textId="77777777" w:rsidR="009A73EB" w:rsidRPr="003B6BE7" w:rsidRDefault="009A73EB" w:rsidP="00104BA0">
      <w:pPr>
        <w:spacing w:line="210" w:lineRule="atLeast"/>
        <w:rPr>
          <w:rFonts w:cs="Open Sans"/>
          <w:color w:val="000000"/>
          <w:sz w:val="18"/>
          <w:szCs w:val="18"/>
        </w:rPr>
      </w:pPr>
    </w:p>
    <w:p w14:paraId="360A73CF" w14:textId="77777777" w:rsidR="009A73EB" w:rsidRPr="003B6BE7" w:rsidRDefault="009A73EB" w:rsidP="00104BA0">
      <w:pPr>
        <w:spacing w:line="210" w:lineRule="atLeast"/>
        <w:rPr>
          <w:rFonts w:cs="Open Sans"/>
          <w:color w:val="000000"/>
          <w:sz w:val="18"/>
          <w:szCs w:val="18"/>
        </w:rPr>
      </w:pPr>
    </w:p>
    <w:p w14:paraId="4A09A30A" w14:textId="77777777" w:rsidR="009A73EB" w:rsidRPr="003B6BE7" w:rsidRDefault="009A73EB" w:rsidP="00104BA0">
      <w:pPr>
        <w:spacing w:line="210" w:lineRule="atLeast"/>
        <w:rPr>
          <w:rFonts w:cs="Open Sans"/>
          <w:color w:val="000000"/>
          <w:sz w:val="18"/>
          <w:szCs w:val="18"/>
        </w:rPr>
      </w:pPr>
    </w:p>
    <w:p w14:paraId="3A9709F9" w14:textId="77777777" w:rsidR="003371CA" w:rsidRPr="003371CA" w:rsidRDefault="009F6764" w:rsidP="002F0363">
      <w:pPr>
        <w:widowControl w:val="0"/>
        <w:suppressAutoHyphens/>
        <w:autoSpaceDE w:val="0"/>
        <w:autoSpaceDN w:val="0"/>
        <w:adjustRightInd w:val="0"/>
        <w:spacing w:line="288" w:lineRule="auto"/>
        <w:jc w:val="left"/>
        <w:textAlignment w:val="center"/>
        <w:rPr>
          <w:rFonts w:cs="OpenSans"/>
          <w:spacing w:val="2"/>
          <w:sz w:val="18"/>
          <w:szCs w:val="18"/>
        </w:rPr>
      </w:pPr>
      <w:r>
        <w:rPr>
          <w:sz w:val="18"/>
          <w:szCs w:val="18"/>
        </w:rPr>
        <w:t>European Topic Centre</w:t>
      </w:r>
      <w:r w:rsidR="00474E80">
        <w:rPr>
          <w:sz w:val="18"/>
          <w:szCs w:val="18"/>
        </w:rPr>
        <w:t xml:space="preserve"> on</w:t>
      </w:r>
      <w:r w:rsidR="00A44303">
        <w:rPr>
          <w:sz w:val="18"/>
          <w:szCs w:val="18"/>
        </w:rPr>
        <w:br/>
      </w:r>
      <w:r w:rsidR="00843E9D">
        <w:rPr>
          <w:sz w:val="18"/>
          <w:szCs w:val="18"/>
        </w:rPr>
        <w:t>Circular economy and resource use</w:t>
      </w:r>
      <w:r w:rsidR="00497153">
        <w:rPr>
          <w:sz w:val="18"/>
          <w:szCs w:val="18"/>
        </w:rPr>
        <w:br/>
      </w:r>
      <w:r w:rsidR="003371CA">
        <w:rPr>
          <w:rFonts w:ascii="Segoe UI" w:hAnsi="Segoe UI" w:cs="Segoe UI"/>
          <w:sz w:val="18"/>
          <w:szCs w:val="18"/>
          <w:shd w:val="clear" w:color="auto" w:fill="FFFFFF"/>
        </w:rPr>
        <w:fldChar w:fldCharType="begin"/>
      </w:r>
      <w:r w:rsidR="003371CA">
        <w:rPr>
          <w:rFonts w:ascii="Segoe UI" w:hAnsi="Segoe UI" w:cs="Segoe UI"/>
          <w:sz w:val="18"/>
          <w:szCs w:val="18"/>
          <w:shd w:val="clear" w:color="auto" w:fill="FFFFFF"/>
        </w:rPr>
        <w:instrText xml:space="preserve"> HYPERLINK "</w:instrText>
      </w:r>
      <w:r w:rsidR="003371CA" w:rsidRPr="003371CA">
        <w:rPr>
          <w:rFonts w:ascii="Segoe UI" w:hAnsi="Segoe UI" w:cs="Segoe UI"/>
          <w:sz w:val="18"/>
          <w:szCs w:val="18"/>
          <w:shd w:val="clear" w:color="auto" w:fill="FFFFFF"/>
        </w:rPr>
        <w:instrText>https://www.eionet.europa.eu/etcs/etc-ce</w:instrText>
      </w:r>
    </w:p>
    <w:p w14:paraId="4F6675E4" w14:textId="77777777" w:rsidR="003371CA" w:rsidRPr="00C33579" w:rsidRDefault="003371CA" w:rsidP="002F0363">
      <w:pPr>
        <w:widowControl w:val="0"/>
        <w:suppressAutoHyphens/>
        <w:autoSpaceDE w:val="0"/>
        <w:autoSpaceDN w:val="0"/>
        <w:adjustRightInd w:val="0"/>
        <w:spacing w:line="288" w:lineRule="auto"/>
        <w:jc w:val="left"/>
        <w:textAlignment w:val="center"/>
        <w:rPr>
          <w:rStyle w:val="Hyperlink"/>
          <w:rFonts w:cs="OpenSans"/>
          <w:spacing w:val="2"/>
          <w:sz w:val="18"/>
          <w:szCs w:val="18"/>
        </w:rPr>
      </w:pPr>
      <w:r>
        <w:rPr>
          <w:rFonts w:ascii="Segoe UI" w:hAnsi="Segoe UI" w:cs="Segoe UI"/>
          <w:sz w:val="18"/>
          <w:szCs w:val="18"/>
          <w:shd w:val="clear" w:color="auto" w:fill="FFFFFF"/>
        </w:rPr>
        <w:instrText xml:space="preserve">" </w:instrText>
      </w:r>
      <w:r>
        <w:rPr>
          <w:rFonts w:ascii="Segoe UI" w:hAnsi="Segoe UI" w:cs="Segoe UI"/>
          <w:sz w:val="18"/>
          <w:szCs w:val="18"/>
          <w:shd w:val="clear" w:color="auto" w:fill="FFFFFF"/>
        </w:rPr>
      </w:r>
      <w:r>
        <w:rPr>
          <w:rFonts w:ascii="Segoe UI" w:hAnsi="Segoe UI" w:cs="Segoe UI"/>
          <w:sz w:val="18"/>
          <w:szCs w:val="18"/>
          <w:shd w:val="clear" w:color="auto" w:fill="FFFFFF"/>
        </w:rPr>
        <w:fldChar w:fldCharType="separate"/>
      </w:r>
      <w:r w:rsidRPr="00C33579">
        <w:rPr>
          <w:rStyle w:val="Hyperlink"/>
          <w:rFonts w:ascii="Segoe UI" w:hAnsi="Segoe UI" w:cs="Segoe UI"/>
          <w:sz w:val="18"/>
          <w:szCs w:val="18"/>
          <w:shd w:val="clear" w:color="auto" w:fill="FFFFFF"/>
        </w:rPr>
        <w:t>https://www.eionet.europa.eu/etcs/etc-ce</w:t>
      </w:r>
    </w:p>
    <w:p w14:paraId="4777A468" w14:textId="28C57CE7" w:rsidR="009A73EB" w:rsidRPr="008F2952" w:rsidRDefault="003371CA" w:rsidP="00104BA0">
      <w:pPr>
        <w:spacing w:line="210" w:lineRule="atLeast"/>
        <w:rPr>
          <w:rFonts w:cs="Open Sans"/>
          <w:color w:val="000000"/>
          <w:sz w:val="18"/>
          <w:szCs w:val="17"/>
        </w:rPr>
        <w:sectPr w:rsidR="009A73EB" w:rsidRPr="008F2952" w:rsidSect="005D78E8">
          <w:headerReference w:type="default" r:id="rId18"/>
          <w:headerReference w:type="first" r:id="rId19"/>
          <w:footerReference w:type="first" r:id="rId20"/>
          <w:type w:val="continuous"/>
          <w:pgSz w:w="11900" w:h="16840"/>
          <w:pgMar w:top="1247" w:right="1247" w:bottom="1247" w:left="1247" w:header="0" w:footer="505" w:gutter="0"/>
          <w:cols w:space="708"/>
          <w:titlePg/>
          <w:docGrid w:linePitch="360"/>
        </w:sectPr>
      </w:pPr>
      <w:r>
        <w:rPr>
          <w:rFonts w:ascii="Segoe UI" w:hAnsi="Segoe UI" w:cs="Segoe UI"/>
          <w:sz w:val="18"/>
          <w:szCs w:val="18"/>
          <w:shd w:val="clear" w:color="auto" w:fill="FFFFFF"/>
        </w:rPr>
        <w:fldChar w:fldCharType="end"/>
      </w:r>
    </w:p>
    <w:p w14:paraId="53EB0964" w14:textId="77777777" w:rsidR="009A1694" w:rsidRPr="00293D01" w:rsidRDefault="009A73EB" w:rsidP="00293D01">
      <w:pPr>
        <w:rPr>
          <w:b/>
          <w:bCs/>
          <w:color w:val="008173"/>
          <w:sz w:val="28"/>
          <w:szCs w:val="32"/>
        </w:rPr>
      </w:pPr>
      <w:r w:rsidRPr="00293D01">
        <w:rPr>
          <w:b/>
          <w:bCs/>
          <w:color w:val="008173"/>
          <w:sz w:val="28"/>
          <w:szCs w:val="32"/>
        </w:rPr>
        <w:lastRenderedPageBreak/>
        <w:t>Contents</w:t>
      </w:r>
    </w:p>
    <w:p w14:paraId="0299A579" w14:textId="77777777" w:rsidR="009B108A" w:rsidRDefault="009B108A" w:rsidP="00104BA0">
      <w:pPr>
        <w:spacing w:line="210" w:lineRule="atLeast"/>
        <w:rPr>
          <w:rFonts w:cs="Open Sans"/>
          <w:bCs/>
          <w:color w:val="000000"/>
          <w:sz w:val="20"/>
          <w:szCs w:val="20"/>
          <w:lang w:val="pt-PT"/>
        </w:rPr>
      </w:pPr>
    </w:p>
    <w:sdt>
      <w:sdtPr>
        <w:id w:val="4572671"/>
        <w:docPartObj>
          <w:docPartGallery w:val="Table of Contents"/>
          <w:docPartUnique/>
        </w:docPartObj>
      </w:sdtPr>
      <w:sdtEndPr>
        <w:rPr>
          <w:sz w:val="18"/>
          <w:szCs w:val="18"/>
        </w:rPr>
      </w:sdtEndPr>
      <w:sdtContent>
        <w:p w14:paraId="5B6DC3A9" w14:textId="77777777" w:rsidR="009B108A" w:rsidRPr="009B108A" w:rsidRDefault="009B108A" w:rsidP="00B46C00"/>
        <w:p w14:paraId="71A66BFC" w14:textId="29512CCE" w:rsidR="001B570E" w:rsidRDefault="00D24EE0">
          <w:pPr>
            <w:pStyle w:val="TOC1"/>
            <w:tabs>
              <w:tab w:val="right" w:leader="dot" w:pos="9396"/>
            </w:tabs>
            <w:rPr>
              <w:rFonts w:asciiTheme="minorHAnsi" w:hAnsiTheme="minorHAnsi"/>
              <w:noProof/>
              <w:kern w:val="2"/>
              <w:sz w:val="24"/>
              <w:lang w:eastAsia="en-GB"/>
              <w14:ligatures w14:val="standardContextual"/>
            </w:rPr>
          </w:pPr>
          <w:r w:rsidRPr="009B108A">
            <w:rPr>
              <w:sz w:val="18"/>
              <w:szCs w:val="18"/>
              <w:lang w:val="pt-PT"/>
            </w:rPr>
            <w:fldChar w:fldCharType="begin"/>
          </w:r>
          <w:r w:rsidR="009B108A" w:rsidRPr="009B108A">
            <w:rPr>
              <w:sz w:val="18"/>
              <w:szCs w:val="18"/>
              <w:lang w:val="pt-PT"/>
            </w:rPr>
            <w:instrText xml:space="preserve"> TOC \o "1-3" \h \z \u </w:instrText>
          </w:r>
          <w:r w:rsidRPr="009B108A">
            <w:rPr>
              <w:sz w:val="18"/>
              <w:szCs w:val="18"/>
              <w:lang w:val="pt-PT"/>
            </w:rPr>
            <w:fldChar w:fldCharType="separate"/>
          </w:r>
          <w:hyperlink w:anchor="_Toc215493093" w:history="1">
            <w:r w:rsidR="001B570E" w:rsidRPr="000344A6">
              <w:rPr>
                <w:rStyle w:val="Hyperlink"/>
                <w:noProof/>
              </w:rPr>
              <w:t>Acknowledgements</w:t>
            </w:r>
            <w:r w:rsidR="001B570E">
              <w:rPr>
                <w:noProof/>
                <w:webHidden/>
              </w:rPr>
              <w:tab/>
            </w:r>
            <w:r w:rsidR="001B570E">
              <w:rPr>
                <w:noProof/>
                <w:webHidden/>
              </w:rPr>
              <w:fldChar w:fldCharType="begin"/>
            </w:r>
            <w:r w:rsidR="001B570E">
              <w:rPr>
                <w:noProof/>
                <w:webHidden/>
              </w:rPr>
              <w:instrText xml:space="preserve"> PAGEREF _Toc215493093 \h </w:instrText>
            </w:r>
            <w:r w:rsidR="001B570E">
              <w:rPr>
                <w:noProof/>
                <w:webHidden/>
              </w:rPr>
            </w:r>
            <w:r w:rsidR="001B570E">
              <w:rPr>
                <w:noProof/>
                <w:webHidden/>
              </w:rPr>
              <w:fldChar w:fldCharType="separate"/>
            </w:r>
            <w:r w:rsidR="00E90542">
              <w:rPr>
                <w:noProof/>
                <w:webHidden/>
              </w:rPr>
              <w:t>4</w:t>
            </w:r>
            <w:r w:rsidR="001B570E">
              <w:rPr>
                <w:noProof/>
                <w:webHidden/>
              </w:rPr>
              <w:fldChar w:fldCharType="end"/>
            </w:r>
          </w:hyperlink>
        </w:p>
        <w:p w14:paraId="1889AA05" w14:textId="242980BA" w:rsidR="001B570E" w:rsidRDefault="001B570E">
          <w:pPr>
            <w:pStyle w:val="TOC1"/>
            <w:tabs>
              <w:tab w:val="right" w:leader="dot" w:pos="9396"/>
            </w:tabs>
            <w:rPr>
              <w:rFonts w:asciiTheme="minorHAnsi" w:hAnsiTheme="minorHAnsi"/>
              <w:noProof/>
              <w:kern w:val="2"/>
              <w:sz w:val="24"/>
              <w:lang w:eastAsia="en-GB"/>
              <w14:ligatures w14:val="standardContextual"/>
            </w:rPr>
          </w:pPr>
          <w:hyperlink w:anchor="_Toc215493094" w:history="1">
            <w:r w:rsidRPr="000344A6">
              <w:rPr>
                <w:rStyle w:val="Hyperlink"/>
                <w:noProof/>
              </w:rPr>
              <w:t>Introduction</w:t>
            </w:r>
            <w:r>
              <w:rPr>
                <w:noProof/>
                <w:webHidden/>
              </w:rPr>
              <w:tab/>
            </w:r>
            <w:r>
              <w:rPr>
                <w:noProof/>
                <w:webHidden/>
              </w:rPr>
              <w:fldChar w:fldCharType="begin"/>
            </w:r>
            <w:r>
              <w:rPr>
                <w:noProof/>
                <w:webHidden/>
              </w:rPr>
              <w:instrText xml:space="preserve"> PAGEREF _Toc215493094 \h </w:instrText>
            </w:r>
            <w:r>
              <w:rPr>
                <w:noProof/>
                <w:webHidden/>
              </w:rPr>
            </w:r>
            <w:r>
              <w:rPr>
                <w:noProof/>
                <w:webHidden/>
              </w:rPr>
              <w:fldChar w:fldCharType="separate"/>
            </w:r>
            <w:r w:rsidR="00E90542">
              <w:rPr>
                <w:noProof/>
                <w:webHidden/>
              </w:rPr>
              <w:t>5</w:t>
            </w:r>
            <w:r>
              <w:rPr>
                <w:noProof/>
                <w:webHidden/>
              </w:rPr>
              <w:fldChar w:fldCharType="end"/>
            </w:r>
          </w:hyperlink>
        </w:p>
        <w:p w14:paraId="744C44E0" w14:textId="0A7C3974" w:rsidR="001B570E" w:rsidRDefault="001B570E">
          <w:pPr>
            <w:pStyle w:val="TOC1"/>
            <w:tabs>
              <w:tab w:val="left" w:pos="440"/>
              <w:tab w:val="right" w:leader="dot" w:pos="9396"/>
            </w:tabs>
            <w:rPr>
              <w:rFonts w:asciiTheme="minorHAnsi" w:hAnsiTheme="minorHAnsi"/>
              <w:noProof/>
              <w:kern w:val="2"/>
              <w:sz w:val="24"/>
              <w:lang w:eastAsia="en-GB"/>
              <w14:ligatures w14:val="standardContextual"/>
            </w:rPr>
          </w:pPr>
          <w:hyperlink w:anchor="_Toc215493095" w:history="1">
            <w:r w:rsidRPr="000344A6">
              <w:rPr>
                <w:rStyle w:val="Hyperlink"/>
                <w:noProof/>
              </w:rPr>
              <w:t>1</w:t>
            </w:r>
            <w:r>
              <w:rPr>
                <w:rFonts w:asciiTheme="minorHAnsi" w:hAnsiTheme="minorHAnsi"/>
                <w:noProof/>
                <w:kern w:val="2"/>
                <w:sz w:val="24"/>
                <w:lang w:eastAsia="en-GB"/>
                <w14:ligatures w14:val="standardContextual"/>
              </w:rPr>
              <w:tab/>
            </w:r>
            <w:r w:rsidRPr="000344A6">
              <w:rPr>
                <w:rStyle w:val="Hyperlink"/>
                <w:noProof/>
              </w:rPr>
              <w:t>Current situation and past trends</w:t>
            </w:r>
            <w:r>
              <w:rPr>
                <w:noProof/>
                <w:webHidden/>
              </w:rPr>
              <w:tab/>
            </w:r>
            <w:r>
              <w:rPr>
                <w:noProof/>
                <w:webHidden/>
              </w:rPr>
              <w:fldChar w:fldCharType="begin"/>
            </w:r>
            <w:r>
              <w:rPr>
                <w:noProof/>
                <w:webHidden/>
              </w:rPr>
              <w:instrText xml:space="preserve"> PAGEREF _Toc215493095 \h </w:instrText>
            </w:r>
            <w:r>
              <w:rPr>
                <w:noProof/>
                <w:webHidden/>
              </w:rPr>
            </w:r>
            <w:r>
              <w:rPr>
                <w:noProof/>
                <w:webHidden/>
              </w:rPr>
              <w:fldChar w:fldCharType="separate"/>
            </w:r>
            <w:r w:rsidR="00E90542">
              <w:rPr>
                <w:noProof/>
                <w:webHidden/>
              </w:rPr>
              <w:t>7</w:t>
            </w:r>
            <w:r>
              <w:rPr>
                <w:noProof/>
                <w:webHidden/>
              </w:rPr>
              <w:fldChar w:fldCharType="end"/>
            </w:r>
          </w:hyperlink>
        </w:p>
        <w:p w14:paraId="2CFB3505" w14:textId="63948F2A"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096" w:history="1">
            <w:r w:rsidRPr="000344A6">
              <w:rPr>
                <w:rStyle w:val="Hyperlink"/>
                <w:noProof/>
              </w:rPr>
              <w:t>1.1</w:t>
            </w:r>
            <w:r>
              <w:rPr>
                <w:rFonts w:asciiTheme="minorHAnsi" w:hAnsiTheme="minorHAnsi"/>
                <w:noProof/>
                <w:kern w:val="2"/>
                <w:sz w:val="24"/>
                <w:lang w:eastAsia="en-GB"/>
                <w14:ligatures w14:val="standardContextual"/>
              </w:rPr>
              <w:tab/>
            </w:r>
            <w:r w:rsidRPr="000344A6">
              <w:rPr>
                <w:rStyle w:val="Hyperlink"/>
                <w:noProof/>
              </w:rPr>
              <w:t>SRF PWP–1.1 Distance to target</w:t>
            </w:r>
            <w:r>
              <w:rPr>
                <w:noProof/>
                <w:webHidden/>
              </w:rPr>
              <w:tab/>
            </w:r>
            <w:r>
              <w:rPr>
                <w:noProof/>
                <w:webHidden/>
              </w:rPr>
              <w:fldChar w:fldCharType="begin"/>
            </w:r>
            <w:r>
              <w:rPr>
                <w:noProof/>
                <w:webHidden/>
              </w:rPr>
              <w:instrText xml:space="preserve"> PAGEREF _Toc215493096 \h </w:instrText>
            </w:r>
            <w:r>
              <w:rPr>
                <w:noProof/>
                <w:webHidden/>
              </w:rPr>
            </w:r>
            <w:r>
              <w:rPr>
                <w:noProof/>
                <w:webHidden/>
              </w:rPr>
              <w:fldChar w:fldCharType="separate"/>
            </w:r>
            <w:r w:rsidR="00E90542">
              <w:rPr>
                <w:noProof/>
                <w:webHidden/>
              </w:rPr>
              <w:t>7</w:t>
            </w:r>
            <w:r>
              <w:rPr>
                <w:noProof/>
                <w:webHidden/>
              </w:rPr>
              <w:fldChar w:fldCharType="end"/>
            </w:r>
          </w:hyperlink>
        </w:p>
        <w:p w14:paraId="3C2DCD2B" w14:textId="5ABC7A95"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097" w:history="1">
            <w:r w:rsidRPr="000344A6">
              <w:rPr>
                <w:rStyle w:val="Hyperlink"/>
                <w:noProof/>
              </w:rPr>
              <w:t>1.2</w:t>
            </w:r>
            <w:r>
              <w:rPr>
                <w:rFonts w:asciiTheme="minorHAnsi" w:hAnsiTheme="minorHAnsi"/>
                <w:noProof/>
                <w:kern w:val="2"/>
                <w:sz w:val="24"/>
                <w:lang w:eastAsia="en-GB"/>
                <w14:ligatures w14:val="standardContextual"/>
              </w:rPr>
              <w:tab/>
            </w:r>
            <w:r w:rsidRPr="000344A6">
              <w:rPr>
                <w:rStyle w:val="Hyperlink"/>
                <w:noProof/>
              </w:rPr>
              <w:t>SRF PWP–1.2 Past trend in packaging waste generation</w:t>
            </w:r>
            <w:r>
              <w:rPr>
                <w:noProof/>
                <w:webHidden/>
              </w:rPr>
              <w:tab/>
            </w:r>
            <w:r>
              <w:rPr>
                <w:noProof/>
                <w:webHidden/>
              </w:rPr>
              <w:fldChar w:fldCharType="begin"/>
            </w:r>
            <w:r>
              <w:rPr>
                <w:noProof/>
                <w:webHidden/>
              </w:rPr>
              <w:instrText xml:space="preserve"> PAGEREF _Toc215493097 \h </w:instrText>
            </w:r>
            <w:r>
              <w:rPr>
                <w:noProof/>
                <w:webHidden/>
              </w:rPr>
            </w:r>
            <w:r>
              <w:rPr>
                <w:noProof/>
                <w:webHidden/>
              </w:rPr>
              <w:fldChar w:fldCharType="separate"/>
            </w:r>
            <w:r w:rsidR="00E90542">
              <w:rPr>
                <w:noProof/>
                <w:webHidden/>
              </w:rPr>
              <w:t>8</w:t>
            </w:r>
            <w:r>
              <w:rPr>
                <w:noProof/>
                <w:webHidden/>
              </w:rPr>
              <w:fldChar w:fldCharType="end"/>
            </w:r>
          </w:hyperlink>
        </w:p>
        <w:p w14:paraId="4424C7FB" w14:textId="1D61147A" w:rsidR="001B570E" w:rsidRDefault="001B570E">
          <w:pPr>
            <w:pStyle w:val="TOC1"/>
            <w:tabs>
              <w:tab w:val="left" w:pos="440"/>
              <w:tab w:val="right" w:leader="dot" w:pos="9396"/>
            </w:tabs>
            <w:rPr>
              <w:rFonts w:asciiTheme="minorHAnsi" w:hAnsiTheme="minorHAnsi"/>
              <w:noProof/>
              <w:kern w:val="2"/>
              <w:sz w:val="24"/>
              <w:lang w:eastAsia="en-GB"/>
              <w14:ligatures w14:val="standardContextual"/>
            </w:rPr>
          </w:pPr>
          <w:hyperlink w:anchor="_Toc215493098" w:history="1">
            <w:r w:rsidRPr="000344A6">
              <w:rPr>
                <w:rStyle w:val="Hyperlink"/>
                <w:noProof/>
              </w:rPr>
              <w:t>2</w:t>
            </w:r>
            <w:r>
              <w:rPr>
                <w:rFonts w:asciiTheme="minorHAnsi" w:hAnsiTheme="minorHAnsi"/>
                <w:noProof/>
                <w:kern w:val="2"/>
                <w:sz w:val="24"/>
                <w:lang w:eastAsia="en-GB"/>
                <w14:ligatures w14:val="standardContextual"/>
              </w:rPr>
              <w:tab/>
            </w:r>
            <w:r w:rsidRPr="000344A6">
              <w:rPr>
                <w:rStyle w:val="Hyperlink"/>
                <w:noProof/>
              </w:rPr>
              <w:t>National measures to reduce packaging waste, beyond PPWR obligations</w:t>
            </w:r>
            <w:r>
              <w:rPr>
                <w:noProof/>
                <w:webHidden/>
              </w:rPr>
              <w:tab/>
            </w:r>
            <w:r>
              <w:rPr>
                <w:noProof/>
                <w:webHidden/>
              </w:rPr>
              <w:fldChar w:fldCharType="begin"/>
            </w:r>
            <w:r>
              <w:rPr>
                <w:noProof/>
                <w:webHidden/>
              </w:rPr>
              <w:instrText xml:space="preserve"> PAGEREF _Toc215493098 \h </w:instrText>
            </w:r>
            <w:r>
              <w:rPr>
                <w:noProof/>
                <w:webHidden/>
              </w:rPr>
            </w:r>
            <w:r>
              <w:rPr>
                <w:noProof/>
                <w:webHidden/>
              </w:rPr>
              <w:fldChar w:fldCharType="separate"/>
            </w:r>
            <w:r w:rsidR="00E90542">
              <w:rPr>
                <w:noProof/>
                <w:webHidden/>
              </w:rPr>
              <w:t>9</w:t>
            </w:r>
            <w:r>
              <w:rPr>
                <w:noProof/>
                <w:webHidden/>
              </w:rPr>
              <w:fldChar w:fldCharType="end"/>
            </w:r>
          </w:hyperlink>
        </w:p>
        <w:p w14:paraId="5218CE76" w14:textId="3C9EEDC0"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099" w:history="1">
            <w:r w:rsidRPr="000344A6">
              <w:rPr>
                <w:rStyle w:val="Hyperlink"/>
                <w:noProof/>
              </w:rPr>
              <w:t>2.1</w:t>
            </w:r>
            <w:r>
              <w:rPr>
                <w:rFonts w:asciiTheme="minorHAnsi" w:hAnsiTheme="minorHAnsi"/>
                <w:noProof/>
                <w:kern w:val="2"/>
                <w:sz w:val="24"/>
                <w:lang w:eastAsia="en-GB"/>
                <w14:ligatures w14:val="standardContextual"/>
              </w:rPr>
              <w:tab/>
            </w:r>
            <w:r w:rsidRPr="000344A6">
              <w:rPr>
                <w:rStyle w:val="Hyperlink"/>
                <w:noProof/>
              </w:rPr>
              <w:t>SRF PWP-2.1 Economic instruments and complementary support tools that provide incentives for preventing packaging waste</w:t>
            </w:r>
            <w:r>
              <w:rPr>
                <w:noProof/>
                <w:webHidden/>
              </w:rPr>
              <w:tab/>
            </w:r>
            <w:r>
              <w:rPr>
                <w:noProof/>
                <w:webHidden/>
              </w:rPr>
              <w:fldChar w:fldCharType="begin"/>
            </w:r>
            <w:r>
              <w:rPr>
                <w:noProof/>
                <w:webHidden/>
              </w:rPr>
              <w:instrText xml:space="preserve"> PAGEREF _Toc215493099 \h </w:instrText>
            </w:r>
            <w:r>
              <w:rPr>
                <w:noProof/>
                <w:webHidden/>
              </w:rPr>
            </w:r>
            <w:r>
              <w:rPr>
                <w:noProof/>
                <w:webHidden/>
              </w:rPr>
              <w:fldChar w:fldCharType="separate"/>
            </w:r>
            <w:r w:rsidR="00E90542">
              <w:rPr>
                <w:noProof/>
                <w:webHidden/>
              </w:rPr>
              <w:t>10</w:t>
            </w:r>
            <w:r>
              <w:rPr>
                <w:noProof/>
                <w:webHidden/>
              </w:rPr>
              <w:fldChar w:fldCharType="end"/>
            </w:r>
          </w:hyperlink>
        </w:p>
        <w:p w14:paraId="1CB55C63" w14:textId="65670401"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100" w:history="1">
            <w:r w:rsidRPr="000344A6">
              <w:rPr>
                <w:rStyle w:val="Hyperlink"/>
                <w:noProof/>
              </w:rPr>
              <w:t>2.2</w:t>
            </w:r>
            <w:r>
              <w:rPr>
                <w:rFonts w:asciiTheme="minorHAnsi" w:hAnsiTheme="minorHAnsi"/>
                <w:noProof/>
                <w:kern w:val="2"/>
                <w:sz w:val="24"/>
                <w:lang w:eastAsia="en-GB"/>
                <w14:ligatures w14:val="standardContextual"/>
              </w:rPr>
              <w:tab/>
            </w:r>
            <w:r w:rsidRPr="000344A6">
              <w:rPr>
                <w:rStyle w:val="Hyperlink"/>
                <w:noProof/>
              </w:rPr>
              <w:t>SRF PWP-2.2 Deposit-Return Systems (DRS) for reusable packaging</w:t>
            </w:r>
            <w:r>
              <w:rPr>
                <w:noProof/>
                <w:webHidden/>
              </w:rPr>
              <w:tab/>
            </w:r>
            <w:r>
              <w:rPr>
                <w:noProof/>
                <w:webHidden/>
              </w:rPr>
              <w:fldChar w:fldCharType="begin"/>
            </w:r>
            <w:r>
              <w:rPr>
                <w:noProof/>
                <w:webHidden/>
              </w:rPr>
              <w:instrText xml:space="preserve"> PAGEREF _Toc215493100 \h </w:instrText>
            </w:r>
            <w:r>
              <w:rPr>
                <w:noProof/>
                <w:webHidden/>
              </w:rPr>
            </w:r>
            <w:r>
              <w:rPr>
                <w:noProof/>
                <w:webHidden/>
              </w:rPr>
              <w:fldChar w:fldCharType="separate"/>
            </w:r>
            <w:r w:rsidR="00E90542">
              <w:rPr>
                <w:noProof/>
                <w:webHidden/>
              </w:rPr>
              <w:t>11</w:t>
            </w:r>
            <w:r>
              <w:rPr>
                <w:noProof/>
                <w:webHidden/>
              </w:rPr>
              <w:fldChar w:fldCharType="end"/>
            </w:r>
          </w:hyperlink>
        </w:p>
        <w:p w14:paraId="74A5FB6F" w14:textId="0581169C"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101" w:history="1">
            <w:r w:rsidRPr="000344A6">
              <w:rPr>
                <w:rStyle w:val="Hyperlink"/>
                <w:noProof/>
              </w:rPr>
              <w:t>2.3</w:t>
            </w:r>
            <w:r>
              <w:rPr>
                <w:rFonts w:asciiTheme="minorHAnsi" w:hAnsiTheme="minorHAnsi"/>
                <w:noProof/>
                <w:kern w:val="2"/>
                <w:sz w:val="24"/>
                <w:lang w:eastAsia="en-GB"/>
                <w14:ligatures w14:val="standardContextual"/>
              </w:rPr>
              <w:tab/>
            </w:r>
            <w:r w:rsidRPr="000344A6">
              <w:rPr>
                <w:rStyle w:val="Hyperlink"/>
                <w:noProof/>
              </w:rPr>
              <w:t>SRF PWP-2.3 Legal requirements for making reusable packaging available</w:t>
            </w:r>
            <w:r>
              <w:rPr>
                <w:noProof/>
                <w:webHidden/>
              </w:rPr>
              <w:tab/>
            </w:r>
            <w:r>
              <w:rPr>
                <w:noProof/>
                <w:webHidden/>
              </w:rPr>
              <w:fldChar w:fldCharType="begin"/>
            </w:r>
            <w:r>
              <w:rPr>
                <w:noProof/>
                <w:webHidden/>
              </w:rPr>
              <w:instrText xml:space="preserve"> PAGEREF _Toc215493101 \h </w:instrText>
            </w:r>
            <w:r>
              <w:rPr>
                <w:noProof/>
                <w:webHidden/>
              </w:rPr>
            </w:r>
            <w:r>
              <w:rPr>
                <w:noProof/>
                <w:webHidden/>
              </w:rPr>
              <w:fldChar w:fldCharType="separate"/>
            </w:r>
            <w:r w:rsidR="00E90542">
              <w:rPr>
                <w:noProof/>
                <w:webHidden/>
              </w:rPr>
              <w:t>12</w:t>
            </w:r>
            <w:r>
              <w:rPr>
                <w:noProof/>
                <w:webHidden/>
              </w:rPr>
              <w:fldChar w:fldCharType="end"/>
            </w:r>
          </w:hyperlink>
        </w:p>
        <w:p w14:paraId="1EABB761" w14:textId="5A1D403A" w:rsidR="001B570E" w:rsidRDefault="001B570E">
          <w:pPr>
            <w:pStyle w:val="TOC1"/>
            <w:tabs>
              <w:tab w:val="left" w:pos="440"/>
              <w:tab w:val="right" w:leader="dot" w:pos="9396"/>
            </w:tabs>
            <w:rPr>
              <w:rFonts w:asciiTheme="minorHAnsi" w:hAnsiTheme="minorHAnsi"/>
              <w:noProof/>
              <w:kern w:val="2"/>
              <w:sz w:val="24"/>
              <w:lang w:eastAsia="en-GB"/>
              <w14:ligatures w14:val="standardContextual"/>
            </w:rPr>
          </w:pPr>
          <w:hyperlink w:anchor="_Toc215493102" w:history="1">
            <w:r w:rsidRPr="000344A6">
              <w:rPr>
                <w:rStyle w:val="Hyperlink"/>
                <w:noProof/>
              </w:rPr>
              <w:t>3</w:t>
            </w:r>
            <w:r>
              <w:rPr>
                <w:rFonts w:asciiTheme="minorHAnsi" w:hAnsiTheme="minorHAnsi"/>
                <w:noProof/>
                <w:kern w:val="2"/>
                <w:sz w:val="24"/>
                <w:lang w:eastAsia="en-GB"/>
                <w14:ligatures w14:val="standardContextual"/>
              </w:rPr>
              <w:tab/>
            </w:r>
            <w:r w:rsidRPr="000344A6">
              <w:rPr>
                <w:rStyle w:val="Hyperlink"/>
                <w:noProof/>
              </w:rPr>
              <w:t>Other measures or initiatives for advancing packaging waste reduction</w:t>
            </w:r>
            <w:r>
              <w:rPr>
                <w:noProof/>
                <w:webHidden/>
              </w:rPr>
              <w:tab/>
            </w:r>
            <w:r>
              <w:rPr>
                <w:noProof/>
                <w:webHidden/>
              </w:rPr>
              <w:fldChar w:fldCharType="begin"/>
            </w:r>
            <w:r>
              <w:rPr>
                <w:noProof/>
                <w:webHidden/>
              </w:rPr>
              <w:instrText xml:space="preserve"> PAGEREF _Toc215493102 \h </w:instrText>
            </w:r>
            <w:r>
              <w:rPr>
                <w:noProof/>
                <w:webHidden/>
              </w:rPr>
            </w:r>
            <w:r>
              <w:rPr>
                <w:noProof/>
                <w:webHidden/>
              </w:rPr>
              <w:fldChar w:fldCharType="separate"/>
            </w:r>
            <w:r w:rsidR="00E90542">
              <w:rPr>
                <w:noProof/>
                <w:webHidden/>
              </w:rPr>
              <w:t>13</w:t>
            </w:r>
            <w:r>
              <w:rPr>
                <w:noProof/>
                <w:webHidden/>
              </w:rPr>
              <w:fldChar w:fldCharType="end"/>
            </w:r>
          </w:hyperlink>
        </w:p>
        <w:p w14:paraId="3CA6C700" w14:textId="40F4D8F1" w:rsidR="001B570E" w:rsidRDefault="001B570E">
          <w:pPr>
            <w:pStyle w:val="TOC2"/>
            <w:tabs>
              <w:tab w:val="left" w:pos="960"/>
              <w:tab w:val="right" w:leader="dot" w:pos="9396"/>
            </w:tabs>
            <w:rPr>
              <w:rFonts w:asciiTheme="minorHAnsi" w:hAnsiTheme="minorHAnsi"/>
              <w:noProof/>
              <w:kern w:val="2"/>
              <w:sz w:val="24"/>
              <w:lang w:eastAsia="en-GB"/>
              <w14:ligatures w14:val="standardContextual"/>
            </w:rPr>
          </w:pPr>
          <w:hyperlink w:anchor="_Toc215493103" w:history="1">
            <w:r w:rsidRPr="000344A6">
              <w:rPr>
                <w:rStyle w:val="Hyperlink"/>
                <w:noProof/>
              </w:rPr>
              <w:t>3.1</w:t>
            </w:r>
            <w:r>
              <w:rPr>
                <w:rFonts w:asciiTheme="minorHAnsi" w:hAnsiTheme="minorHAnsi"/>
                <w:noProof/>
                <w:kern w:val="2"/>
                <w:sz w:val="24"/>
                <w:lang w:eastAsia="en-GB"/>
                <w14:ligatures w14:val="standardContextual"/>
              </w:rPr>
              <w:tab/>
            </w:r>
            <w:r w:rsidRPr="000344A6">
              <w:rPr>
                <w:rStyle w:val="Hyperlink"/>
                <w:noProof/>
              </w:rPr>
              <w:t>SRF PWP-3.1 Initiatives for advancing packaging waste reduction (bonus success factor)</w:t>
            </w:r>
            <w:r>
              <w:rPr>
                <w:noProof/>
                <w:webHidden/>
              </w:rPr>
              <w:tab/>
            </w:r>
            <w:r>
              <w:rPr>
                <w:noProof/>
                <w:webHidden/>
              </w:rPr>
              <w:fldChar w:fldCharType="begin"/>
            </w:r>
            <w:r>
              <w:rPr>
                <w:noProof/>
                <w:webHidden/>
              </w:rPr>
              <w:instrText xml:space="preserve"> PAGEREF _Toc215493103 \h </w:instrText>
            </w:r>
            <w:r>
              <w:rPr>
                <w:noProof/>
                <w:webHidden/>
              </w:rPr>
            </w:r>
            <w:r>
              <w:rPr>
                <w:noProof/>
                <w:webHidden/>
              </w:rPr>
              <w:fldChar w:fldCharType="separate"/>
            </w:r>
            <w:r w:rsidR="00E90542">
              <w:rPr>
                <w:noProof/>
                <w:webHidden/>
              </w:rPr>
              <w:t>13</w:t>
            </w:r>
            <w:r>
              <w:rPr>
                <w:noProof/>
                <w:webHidden/>
              </w:rPr>
              <w:fldChar w:fldCharType="end"/>
            </w:r>
          </w:hyperlink>
        </w:p>
        <w:p w14:paraId="652D1EC5" w14:textId="2BF1C4C1" w:rsidR="001B570E" w:rsidRDefault="001B570E">
          <w:pPr>
            <w:pStyle w:val="TOC1"/>
            <w:tabs>
              <w:tab w:val="left" w:pos="440"/>
              <w:tab w:val="right" w:leader="dot" w:pos="9396"/>
            </w:tabs>
            <w:rPr>
              <w:rFonts w:asciiTheme="minorHAnsi" w:hAnsiTheme="minorHAnsi"/>
              <w:noProof/>
              <w:kern w:val="2"/>
              <w:sz w:val="24"/>
              <w:lang w:eastAsia="en-GB"/>
              <w14:ligatures w14:val="standardContextual"/>
            </w:rPr>
          </w:pPr>
          <w:hyperlink w:anchor="_Toc215493104" w:history="1">
            <w:r w:rsidRPr="000344A6">
              <w:rPr>
                <w:rStyle w:val="Hyperlink"/>
                <w:noProof/>
              </w:rPr>
              <w:t>4</w:t>
            </w:r>
            <w:r>
              <w:rPr>
                <w:rFonts w:asciiTheme="minorHAnsi" w:hAnsiTheme="minorHAnsi"/>
                <w:noProof/>
                <w:kern w:val="2"/>
                <w:sz w:val="24"/>
                <w:lang w:eastAsia="en-GB"/>
                <w14:ligatures w14:val="standardContextual"/>
              </w:rPr>
              <w:tab/>
            </w:r>
            <w:r w:rsidRPr="000344A6">
              <w:rPr>
                <w:rStyle w:val="Hyperlink"/>
                <w:noProof/>
              </w:rPr>
              <w:t>List of abbreviations</w:t>
            </w:r>
            <w:r>
              <w:rPr>
                <w:noProof/>
                <w:webHidden/>
              </w:rPr>
              <w:tab/>
            </w:r>
            <w:r>
              <w:rPr>
                <w:noProof/>
                <w:webHidden/>
              </w:rPr>
              <w:fldChar w:fldCharType="begin"/>
            </w:r>
            <w:r>
              <w:rPr>
                <w:noProof/>
                <w:webHidden/>
              </w:rPr>
              <w:instrText xml:space="preserve"> PAGEREF _Toc215493104 \h </w:instrText>
            </w:r>
            <w:r>
              <w:rPr>
                <w:noProof/>
                <w:webHidden/>
              </w:rPr>
            </w:r>
            <w:r>
              <w:rPr>
                <w:noProof/>
                <w:webHidden/>
              </w:rPr>
              <w:fldChar w:fldCharType="separate"/>
            </w:r>
            <w:r w:rsidR="00E90542">
              <w:rPr>
                <w:noProof/>
                <w:webHidden/>
              </w:rPr>
              <w:t>14</w:t>
            </w:r>
            <w:r>
              <w:rPr>
                <w:noProof/>
                <w:webHidden/>
              </w:rPr>
              <w:fldChar w:fldCharType="end"/>
            </w:r>
          </w:hyperlink>
        </w:p>
        <w:p w14:paraId="5D895D87" w14:textId="0F024842" w:rsidR="009B108A" w:rsidRDefault="00D24EE0">
          <w:pPr>
            <w:rPr>
              <w:lang w:val="pt-PT"/>
            </w:rPr>
          </w:pPr>
          <w:r w:rsidRPr="009B108A">
            <w:rPr>
              <w:sz w:val="18"/>
              <w:szCs w:val="18"/>
              <w:lang w:val="pt-PT"/>
            </w:rPr>
            <w:fldChar w:fldCharType="end"/>
          </w:r>
        </w:p>
      </w:sdtContent>
    </w:sdt>
    <w:p w14:paraId="3C3604E1" w14:textId="77777777" w:rsidR="00D532F9" w:rsidRPr="008315F4" w:rsidRDefault="00D532F9" w:rsidP="00D532F9">
      <w:pPr>
        <w:pStyle w:val="paragraph"/>
        <w:spacing w:before="0" w:beforeAutospacing="0" w:after="0" w:afterAutospacing="0"/>
        <w:jc w:val="both"/>
        <w:textAlignment w:val="baseline"/>
        <w:rPr>
          <w:rFonts w:ascii="Segoe UI" w:hAnsi="Segoe UI" w:cs="Segoe UI"/>
          <w:sz w:val="18"/>
          <w:szCs w:val="18"/>
        </w:rPr>
      </w:pPr>
      <w:r>
        <w:rPr>
          <w:rStyle w:val="eop"/>
          <w:rFonts w:ascii="Calibri" w:hAnsi="Calibri" w:cs="Calibri"/>
          <w:sz w:val="22"/>
          <w:szCs w:val="22"/>
        </w:rPr>
        <w:t> </w:t>
      </w:r>
    </w:p>
    <w:p w14:paraId="4E25CBD9" w14:textId="1DBAFF30" w:rsidR="009B108A" w:rsidRPr="008315F4" w:rsidRDefault="008315F4" w:rsidP="008315F4">
      <w:pPr>
        <w:pStyle w:val="paragraph"/>
        <w:spacing w:before="0" w:beforeAutospacing="0" w:after="0" w:afterAutospacing="0"/>
        <w:jc w:val="both"/>
        <w:textAlignment w:val="baseline"/>
        <w:rPr>
          <w:rFonts w:ascii="Segoe UI" w:hAnsi="Segoe UI" w:cs="Segoe UI"/>
          <w:sz w:val="18"/>
          <w:szCs w:val="18"/>
        </w:rPr>
      </w:pPr>
      <w:r>
        <w:rPr>
          <w:rStyle w:val="eop"/>
          <w:rFonts w:ascii="Calibri" w:hAnsi="Calibri" w:cs="Calibri"/>
          <w:sz w:val="22"/>
          <w:szCs w:val="22"/>
        </w:rPr>
        <w:t> </w:t>
      </w:r>
    </w:p>
    <w:p w14:paraId="01D882BB" w14:textId="77777777" w:rsidR="009A73EB" w:rsidRDefault="009A73EB" w:rsidP="00104BA0">
      <w:pPr>
        <w:spacing w:after="210" w:line="210" w:lineRule="atLeast"/>
        <w:rPr>
          <w:sz w:val="44"/>
          <w:szCs w:val="44"/>
          <w:lang w:val="pt-PT"/>
        </w:rPr>
      </w:pPr>
    </w:p>
    <w:p w14:paraId="39C024A4" w14:textId="77777777" w:rsidR="00B1202A" w:rsidRDefault="00B1202A" w:rsidP="00B46C00">
      <w:pPr>
        <w:pStyle w:val="Heading1"/>
        <w:numPr>
          <w:ilvl w:val="0"/>
          <w:numId w:val="0"/>
        </w:numPr>
        <w:ind w:left="432" w:hanging="432"/>
        <w:rPr>
          <w:rStyle w:val="normaltextrun"/>
        </w:rPr>
        <w:sectPr w:rsidR="00B1202A" w:rsidSect="001B570E">
          <w:footerReference w:type="first" r:id="rId21"/>
          <w:pgSz w:w="11900" w:h="16840"/>
          <w:pgMar w:top="1247" w:right="1247" w:bottom="1247" w:left="1247" w:header="0" w:footer="505" w:gutter="0"/>
          <w:pgNumType w:start="3"/>
          <w:cols w:space="708"/>
          <w:titlePg/>
          <w:docGrid w:linePitch="360"/>
        </w:sectPr>
      </w:pPr>
    </w:p>
    <w:p w14:paraId="4703018A" w14:textId="77777777" w:rsidR="003B631B" w:rsidRPr="002B1D64" w:rsidRDefault="003B631B" w:rsidP="003B631B">
      <w:pPr>
        <w:pStyle w:val="Heading1"/>
        <w:numPr>
          <w:ilvl w:val="0"/>
          <w:numId w:val="0"/>
        </w:numPr>
        <w:ind w:left="432" w:hanging="432"/>
      </w:pPr>
      <w:bookmarkStart w:id="0" w:name="_Toc207998262"/>
      <w:bookmarkStart w:id="1" w:name="_Toc215493093"/>
      <w:r w:rsidRPr="002B1D64">
        <w:lastRenderedPageBreak/>
        <w:t>Acknowledgements</w:t>
      </w:r>
      <w:bookmarkEnd w:id="0"/>
      <w:bookmarkEnd w:id="1"/>
      <w:r w:rsidRPr="002B1D64">
        <w:tab/>
        <w:t xml:space="preserve"> </w:t>
      </w:r>
    </w:p>
    <w:p w14:paraId="595ED696" w14:textId="77777777" w:rsidR="003B631B" w:rsidRDefault="003B631B" w:rsidP="003B631B">
      <w:pPr>
        <w:pStyle w:val="paragraph"/>
        <w:textAlignment w:val="baseline"/>
        <w:rPr>
          <w:rStyle w:val="normaltextrun"/>
          <w:rFonts w:ascii="Calibri" w:hAnsi="Calibri" w:cs="Calibri"/>
          <w:sz w:val="22"/>
          <w:szCs w:val="22"/>
        </w:rPr>
      </w:pPr>
      <w:r w:rsidRPr="00757DEA">
        <w:rPr>
          <w:rStyle w:val="normaltextrun"/>
          <w:rFonts w:ascii="Calibri" w:hAnsi="Calibri" w:cs="Calibri"/>
          <w:sz w:val="22"/>
          <w:szCs w:val="22"/>
        </w:rPr>
        <w:t>This</w:t>
      </w:r>
      <w:r>
        <w:rPr>
          <w:rStyle w:val="normaltextrun"/>
          <w:rFonts w:ascii="Calibri" w:hAnsi="Calibri" w:cs="Calibri"/>
          <w:sz w:val="22"/>
          <w:szCs w:val="22"/>
        </w:rPr>
        <w:t xml:space="preserve"> methodology has been developed by the European Topic Centre on Circular economy and resource use (ETC CE) under the guidance of the European Environment Agency (EEA). </w:t>
      </w:r>
    </w:p>
    <w:p w14:paraId="265B0EF6" w14:textId="195DC20E" w:rsidR="003B631B" w:rsidRPr="002B1D64" w:rsidRDefault="003B631B" w:rsidP="003B631B">
      <w:pPr>
        <w:pStyle w:val="paragraph"/>
        <w:spacing w:before="0" w:beforeAutospacing="0" w:after="0" w:afterAutospacing="0"/>
        <w:jc w:val="both"/>
        <w:textAlignment w:val="baseline"/>
        <w:rPr>
          <w:rFonts w:ascii="Segoe UI" w:hAnsi="Segoe UI" w:cs="Segoe UI"/>
          <w:sz w:val="18"/>
          <w:szCs w:val="18"/>
        </w:rPr>
      </w:pPr>
      <w:r w:rsidRPr="00893DFF">
        <w:rPr>
          <w:rStyle w:val="normaltextrun"/>
          <w:rFonts w:ascii="Calibri" w:hAnsi="Calibri" w:cs="Calibri"/>
          <w:sz w:val="22"/>
          <w:szCs w:val="22"/>
        </w:rPr>
        <w:t xml:space="preserve">The </w:t>
      </w:r>
      <w:r>
        <w:rPr>
          <w:rStyle w:val="normaltextrun"/>
          <w:rFonts w:ascii="Calibri" w:hAnsi="Calibri" w:cs="Calibri"/>
          <w:sz w:val="22"/>
          <w:szCs w:val="22"/>
        </w:rPr>
        <w:t>ETC CE and EEA</w:t>
      </w:r>
      <w:r w:rsidRPr="00893DFF">
        <w:rPr>
          <w:rStyle w:val="normaltextrun"/>
          <w:rFonts w:ascii="Calibri" w:hAnsi="Calibri" w:cs="Calibri"/>
          <w:sz w:val="22"/>
          <w:szCs w:val="22"/>
        </w:rPr>
        <w:t xml:space="preserve"> would like to </w:t>
      </w:r>
      <w:r>
        <w:rPr>
          <w:rStyle w:val="normaltextrun"/>
          <w:rFonts w:ascii="Calibri" w:hAnsi="Calibri" w:cs="Calibri"/>
          <w:sz w:val="22"/>
          <w:szCs w:val="22"/>
        </w:rPr>
        <w:t>thank the European Environment Information and Observation Network (Eionet)</w:t>
      </w:r>
      <w:r w:rsidRPr="00893DFF">
        <w:rPr>
          <w:rStyle w:val="normaltextrun"/>
          <w:rFonts w:ascii="Calibri" w:hAnsi="Calibri" w:cs="Calibri"/>
          <w:sz w:val="22"/>
          <w:szCs w:val="22"/>
        </w:rPr>
        <w:t xml:space="preserve"> </w:t>
      </w:r>
      <w:r>
        <w:rPr>
          <w:rStyle w:val="normaltextrun"/>
          <w:rFonts w:ascii="Calibri" w:hAnsi="Calibri" w:cs="Calibri"/>
          <w:sz w:val="22"/>
          <w:szCs w:val="22"/>
        </w:rPr>
        <w:t>and the European Commission (DG Environment, DG Sante and the Joint Research Centre)</w:t>
      </w:r>
      <w:r w:rsidRPr="00893DFF">
        <w:rPr>
          <w:rStyle w:val="normaltextrun"/>
          <w:rFonts w:ascii="Calibri" w:hAnsi="Calibri" w:cs="Calibri"/>
          <w:sz w:val="22"/>
          <w:szCs w:val="22"/>
        </w:rPr>
        <w:t xml:space="preserve"> for their valuable </w:t>
      </w:r>
      <w:r>
        <w:rPr>
          <w:rStyle w:val="normaltextrun"/>
          <w:rFonts w:ascii="Calibri" w:hAnsi="Calibri" w:cs="Calibri"/>
          <w:sz w:val="22"/>
          <w:szCs w:val="22"/>
        </w:rPr>
        <w:t>comments to a draft version of this document.</w:t>
      </w:r>
      <w:r w:rsidRPr="002B1D64">
        <w:rPr>
          <w:rStyle w:val="eop"/>
          <w:rFonts w:ascii="Calibri" w:hAnsi="Calibri" w:cs="Calibri"/>
          <w:sz w:val="22"/>
          <w:szCs w:val="22"/>
        </w:rPr>
        <w:t> </w:t>
      </w:r>
    </w:p>
    <w:p w14:paraId="0E59BE60" w14:textId="77777777" w:rsidR="003B631B" w:rsidRPr="002B1D64" w:rsidRDefault="003B631B" w:rsidP="003B631B">
      <w:pPr>
        <w:spacing w:after="210" w:line="210" w:lineRule="atLeast"/>
        <w:rPr>
          <w:sz w:val="44"/>
          <w:szCs w:val="44"/>
        </w:rPr>
      </w:pPr>
    </w:p>
    <w:p w14:paraId="23E91589" w14:textId="77777777" w:rsidR="003B631B" w:rsidRPr="002B1D64" w:rsidRDefault="003B631B" w:rsidP="003B631B">
      <w:pPr>
        <w:pStyle w:val="Heading1"/>
        <w:numPr>
          <w:ilvl w:val="0"/>
          <w:numId w:val="0"/>
        </w:numPr>
        <w:ind w:left="432" w:hanging="432"/>
        <w:rPr>
          <w:rStyle w:val="normaltextrun"/>
        </w:rPr>
        <w:sectPr w:rsidR="003B631B" w:rsidRPr="002B1D64" w:rsidSect="001B570E">
          <w:footerReference w:type="first" r:id="rId22"/>
          <w:pgSz w:w="11900" w:h="16840"/>
          <w:pgMar w:top="1247" w:right="1247" w:bottom="1247" w:left="1247" w:header="0" w:footer="505" w:gutter="0"/>
          <w:cols w:space="708"/>
          <w:titlePg/>
          <w:docGrid w:linePitch="360"/>
        </w:sectPr>
      </w:pPr>
    </w:p>
    <w:p w14:paraId="198C6B18" w14:textId="76A1020E" w:rsidR="000C3022" w:rsidRPr="007F59AD" w:rsidRDefault="00124BC1" w:rsidP="00B46C00">
      <w:pPr>
        <w:pStyle w:val="Heading1"/>
        <w:numPr>
          <w:ilvl w:val="0"/>
          <w:numId w:val="0"/>
        </w:numPr>
        <w:ind w:left="432" w:hanging="432"/>
      </w:pPr>
      <w:bookmarkStart w:id="2" w:name="_Toc215493094"/>
      <w:r>
        <w:rPr>
          <w:rStyle w:val="normaltextrun"/>
        </w:rPr>
        <w:lastRenderedPageBreak/>
        <w:t>Introduction</w:t>
      </w:r>
      <w:bookmarkEnd w:id="2"/>
    </w:p>
    <w:p w14:paraId="5AE35B26" w14:textId="4EA45ED1" w:rsidR="00B1202A" w:rsidRPr="00FA05B2" w:rsidRDefault="00B1202A" w:rsidP="00B1202A">
      <w:pPr>
        <w:textAlignment w:val="baseline"/>
      </w:pPr>
      <w:r>
        <w:t xml:space="preserve">This document describes the methodology for the input of the EEA to the Early </w:t>
      </w:r>
      <w:r w:rsidR="00C41574">
        <w:t>W</w:t>
      </w:r>
      <w:r>
        <w:t xml:space="preserve">arning mechanism according to Art. </w:t>
      </w:r>
      <w:r w:rsidR="00530B73">
        <w:t>41</w:t>
      </w:r>
      <w:r>
        <w:t xml:space="preserve"> of the </w:t>
      </w:r>
      <w:r w:rsidR="00C76A09">
        <w:t>Packaging and Packaging Waste Regulation (PPWR</w:t>
      </w:r>
      <w:r>
        <w:t xml:space="preserve">), with the aim to assess the 27 </w:t>
      </w:r>
      <w:r w:rsidR="0061673F">
        <w:t xml:space="preserve">EU </w:t>
      </w:r>
      <w:r>
        <w:t xml:space="preserve">Member States’ </w:t>
      </w:r>
      <w:r w:rsidR="0061673F">
        <w:rPr>
          <w:rFonts w:cs="Calibri"/>
          <w:szCs w:val="22"/>
        </w:rPr>
        <w:t xml:space="preserve">and 3 EEA-EFTA States’ </w:t>
      </w:r>
      <w:r>
        <w:t xml:space="preserve">prospects of meeting the </w:t>
      </w:r>
      <w:r w:rsidRPr="00B33DC7">
        <w:rPr>
          <w:b/>
          <w:bCs/>
        </w:rPr>
        <w:t xml:space="preserve">target to </w:t>
      </w:r>
      <w:r w:rsidR="00CA126F">
        <w:rPr>
          <w:b/>
          <w:bCs/>
        </w:rPr>
        <w:t>reduce 5% of packaging waste generated per capita by</w:t>
      </w:r>
      <w:r w:rsidRPr="00B33DC7">
        <w:rPr>
          <w:b/>
          <w:bCs/>
        </w:rPr>
        <w:t xml:space="preserve"> </w:t>
      </w:r>
      <w:r>
        <w:rPr>
          <w:b/>
          <w:bCs/>
        </w:rPr>
        <w:t>2030</w:t>
      </w:r>
      <w:r w:rsidR="00776811" w:rsidRPr="00776811">
        <w:t xml:space="preserve"> compared to the packaging waste generated per capita in 2018</w:t>
      </w:r>
      <w:r w:rsidR="00C61041">
        <w:t>,</w:t>
      </w:r>
      <w:r w:rsidR="00C61041" w:rsidRPr="00C61041">
        <w:rPr>
          <w:b/>
          <w:bCs/>
        </w:rPr>
        <w:t xml:space="preserve"> </w:t>
      </w:r>
      <w:r w:rsidR="00247642">
        <w:rPr>
          <w:b/>
          <w:bCs/>
        </w:rPr>
        <w:t>a</w:t>
      </w:r>
      <w:r w:rsidR="00C61041">
        <w:rPr>
          <w:b/>
          <w:bCs/>
        </w:rPr>
        <w:t xml:space="preserve">s laid down in Art. </w:t>
      </w:r>
      <w:r w:rsidR="00C61041" w:rsidRPr="00D555D8">
        <w:rPr>
          <w:b/>
          <w:bCs/>
        </w:rPr>
        <w:t>43(1)a</w:t>
      </w:r>
      <w:r w:rsidR="00247642">
        <w:rPr>
          <w:b/>
          <w:bCs/>
        </w:rPr>
        <w:t>.</w:t>
      </w:r>
    </w:p>
    <w:p w14:paraId="5F2CBA09" w14:textId="77777777" w:rsidR="00B1202A" w:rsidRDefault="00B1202A" w:rsidP="00B1202A">
      <w:pPr>
        <w:textAlignment w:val="baseline"/>
      </w:pPr>
    </w:p>
    <w:p w14:paraId="51E9E76D" w14:textId="1C38CF41" w:rsidR="00B1202A" w:rsidRPr="000A0F1D" w:rsidRDefault="00B1202A" w:rsidP="00B1202A">
      <w:pPr>
        <w:textAlignment w:val="baseline"/>
      </w:pPr>
      <w:r>
        <w:t>The</w:t>
      </w:r>
      <w:r w:rsidRPr="427542DB">
        <w:t xml:space="preserve"> methodology </w:t>
      </w:r>
      <w:r>
        <w:t>uses</w:t>
      </w:r>
      <w:r w:rsidRPr="427542DB">
        <w:t xml:space="preserve"> a set of ‘success/risk factors’</w:t>
      </w:r>
      <w:r>
        <w:t xml:space="preserve"> (SRFs)</w:t>
      </w:r>
      <w:r w:rsidRPr="427542DB">
        <w:t>. A</w:t>
      </w:r>
      <w:r>
        <w:t>n SRF</w:t>
      </w:r>
      <w:r w:rsidRPr="427542DB">
        <w:t xml:space="preserve"> is assumed to influence the probability of meeting the target. </w:t>
      </w:r>
      <w:r w:rsidR="00FD0253" w:rsidRPr="00FD0253">
        <w:t xml:space="preserve">For each SRF, the robustness of the underlying data/information will be assessed qualitatively. Regarding numeric reported data, the EEA will rely on Eurostat's quality checking and validation process. </w:t>
      </w:r>
    </w:p>
    <w:p w14:paraId="1560199E" w14:textId="77777777" w:rsidR="00B1202A" w:rsidRPr="000A0F1D" w:rsidRDefault="00B1202A" w:rsidP="00B1202A">
      <w:pPr>
        <w:textAlignment w:val="baseline"/>
      </w:pPr>
      <w:r w:rsidRPr="000A0F1D">
        <w:t> </w:t>
      </w:r>
    </w:p>
    <w:p w14:paraId="22C36DC9" w14:textId="6A28096F" w:rsidR="00B1202A" w:rsidRDefault="00B1202A" w:rsidP="00B1202A">
      <w:pPr>
        <w:jc w:val="left"/>
        <w:rPr>
          <w:szCs w:val="22"/>
        </w:rPr>
      </w:pPr>
      <w:r w:rsidRPr="00B41484">
        <w:rPr>
          <w:szCs w:val="22"/>
        </w:rPr>
        <w:t xml:space="preserve">The assessment of each </w:t>
      </w:r>
      <w:r>
        <w:rPr>
          <w:szCs w:val="22"/>
        </w:rPr>
        <w:t>SRF</w:t>
      </w:r>
      <w:r w:rsidRPr="00B41484">
        <w:rPr>
          <w:szCs w:val="22"/>
        </w:rPr>
        <w:t> is done through threshold values or qualitative</w:t>
      </w:r>
      <w:r>
        <w:rPr>
          <w:szCs w:val="22"/>
        </w:rPr>
        <w:t xml:space="preserve"> </w:t>
      </w:r>
      <w:r w:rsidRPr="000A0F1D">
        <w:rPr>
          <w:szCs w:val="22"/>
        </w:rPr>
        <w:t>assessment categories</w:t>
      </w:r>
      <w:r>
        <w:rPr>
          <w:szCs w:val="22"/>
        </w:rPr>
        <w:t xml:space="preserve"> </w:t>
      </w:r>
      <w:r w:rsidRPr="000A0F1D">
        <w:rPr>
          <w:szCs w:val="22"/>
        </w:rPr>
        <w:t>that categorize each factor into</w:t>
      </w:r>
      <w:r>
        <w:rPr>
          <w:szCs w:val="22"/>
        </w:rPr>
        <w:t xml:space="preserve"> </w:t>
      </w:r>
      <w:r w:rsidRPr="000A0F1D">
        <w:rPr>
          <w:szCs w:val="22"/>
        </w:rPr>
        <w:t>green</w:t>
      </w:r>
      <w:r>
        <w:rPr>
          <w:szCs w:val="22"/>
        </w:rPr>
        <w:t xml:space="preserve">, </w:t>
      </w:r>
      <w:r w:rsidR="00144E07">
        <w:rPr>
          <w:szCs w:val="22"/>
        </w:rPr>
        <w:t>orange</w:t>
      </w:r>
      <w:r w:rsidRPr="000A0F1D">
        <w:rPr>
          <w:szCs w:val="22"/>
        </w:rPr>
        <w:t> or red</w:t>
      </w:r>
      <w:r>
        <w:rPr>
          <w:szCs w:val="22"/>
        </w:rPr>
        <w:t>:</w:t>
      </w:r>
      <w:r w:rsidRPr="000A0F1D">
        <w:rPr>
          <w:szCs w:val="22"/>
        </w:rPr>
        <w:t xml:space="preserve"> </w:t>
      </w:r>
    </w:p>
    <w:p w14:paraId="3E577204" w14:textId="77777777" w:rsidR="00B1202A" w:rsidRDefault="00B1202A" w:rsidP="00B1202A">
      <w:pPr>
        <w:textAlignment w:val="baseline"/>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835"/>
        <w:gridCol w:w="2835"/>
        <w:gridCol w:w="2835"/>
      </w:tblGrid>
      <w:tr w:rsidR="00B1202A" w:rsidRPr="009C6E8D" w14:paraId="5377EEC4" w14:textId="77777777" w:rsidTr="00971738">
        <w:trPr>
          <w:trHeight w:val="584"/>
          <w:jc w:val="center"/>
        </w:trPr>
        <w:tc>
          <w:tcPr>
            <w:tcW w:w="2835" w:type="dxa"/>
            <w:shd w:val="clear" w:color="auto" w:fill="93C8B9"/>
            <w:tcMar>
              <w:top w:w="72" w:type="dxa"/>
              <w:left w:w="144" w:type="dxa"/>
              <w:bottom w:w="72" w:type="dxa"/>
              <w:right w:w="144" w:type="dxa"/>
            </w:tcMar>
            <w:hideMark/>
          </w:tcPr>
          <w:p w14:paraId="3BBDCD8F" w14:textId="77777777" w:rsidR="00B1202A" w:rsidRPr="009C6E8D" w:rsidRDefault="00B1202A" w:rsidP="00971738">
            <w:pPr>
              <w:jc w:val="center"/>
              <w:textAlignment w:val="baseline"/>
              <w:rPr>
                <w:sz w:val="20"/>
              </w:rPr>
            </w:pPr>
            <w:r w:rsidRPr="009C6E8D">
              <w:rPr>
                <w:sz w:val="20"/>
              </w:rPr>
              <w:t>on track</w:t>
            </w:r>
          </w:p>
          <w:p w14:paraId="7B83B313" w14:textId="77777777" w:rsidR="00B1202A" w:rsidRPr="009C6E8D" w:rsidRDefault="00B1202A" w:rsidP="00971738">
            <w:pPr>
              <w:jc w:val="center"/>
              <w:textAlignment w:val="baseline"/>
              <w:rPr>
                <w:sz w:val="20"/>
              </w:rPr>
            </w:pPr>
            <w:r w:rsidRPr="009C6E8D">
              <w:rPr>
                <w:sz w:val="20"/>
              </w:rPr>
              <w:t>target reached</w:t>
            </w:r>
          </w:p>
          <w:p w14:paraId="0679CEBA" w14:textId="77777777" w:rsidR="00B1202A" w:rsidRPr="009C6E8D" w:rsidRDefault="00B1202A" w:rsidP="00971738">
            <w:pPr>
              <w:jc w:val="center"/>
              <w:textAlignment w:val="baseline"/>
              <w:rPr>
                <w:sz w:val="20"/>
              </w:rPr>
            </w:pPr>
            <w:r w:rsidRPr="009C6E8D">
              <w:rPr>
                <w:sz w:val="20"/>
              </w:rPr>
              <w:t>favorable</w:t>
            </w:r>
          </w:p>
        </w:tc>
        <w:tc>
          <w:tcPr>
            <w:tcW w:w="2835" w:type="dxa"/>
            <w:shd w:val="clear" w:color="auto" w:fill="FDC963"/>
            <w:tcMar>
              <w:top w:w="72" w:type="dxa"/>
              <w:left w:w="144" w:type="dxa"/>
              <w:bottom w:w="72" w:type="dxa"/>
              <w:right w:w="144" w:type="dxa"/>
            </w:tcMar>
            <w:hideMark/>
          </w:tcPr>
          <w:p w14:paraId="09FC5B90" w14:textId="77777777" w:rsidR="00B1202A" w:rsidRPr="009C6E8D" w:rsidRDefault="00B1202A" w:rsidP="00971738">
            <w:pPr>
              <w:jc w:val="center"/>
              <w:textAlignment w:val="baseline"/>
              <w:rPr>
                <w:sz w:val="20"/>
              </w:rPr>
            </w:pPr>
            <w:r w:rsidRPr="009C6E8D">
              <w:rPr>
                <w:sz w:val="20"/>
              </w:rPr>
              <w:t>additional effort needed</w:t>
            </w:r>
          </w:p>
          <w:p w14:paraId="31515A50" w14:textId="77777777" w:rsidR="00B1202A" w:rsidRPr="009C6E8D" w:rsidRDefault="00B1202A" w:rsidP="00971738">
            <w:pPr>
              <w:jc w:val="center"/>
              <w:textAlignment w:val="baseline"/>
              <w:rPr>
                <w:sz w:val="20"/>
              </w:rPr>
            </w:pPr>
            <w:r w:rsidRPr="009C6E8D">
              <w:rPr>
                <w:sz w:val="20"/>
              </w:rPr>
              <w:t>medium</w:t>
            </w:r>
          </w:p>
          <w:p w14:paraId="19026EFB" w14:textId="77777777" w:rsidR="00B1202A" w:rsidRPr="009C6E8D" w:rsidRDefault="00B1202A" w:rsidP="00971738">
            <w:pPr>
              <w:jc w:val="center"/>
              <w:textAlignment w:val="baseline"/>
              <w:rPr>
                <w:sz w:val="20"/>
              </w:rPr>
            </w:pPr>
            <w:r w:rsidRPr="009C6E8D">
              <w:rPr>
                <w:sz w:val="20"/>
              </w:rPr>
              <w:t>uncertain</w:t>
            </w:r>
          </w:p>
        </w:tc>
        <w:tc>
          <w:tcPr>
            <w:tcW w:w="2835" w:type="dxa"/>
            <w:shd w:val="clear" w:color="auto" w:fill="E5556A"/>
            <w:tcMar>
              <w:top w:w="72" w:type="dxa"/>
              <w:left w:w="144" w:type="dxa"/>
              <w:bottom w:w="72" w:type="dxa"/>
              <w:right w:w="144" w:type="dxa"/>
            </w:tcMar>
            <w:hideMark/>
          </w:tcPr>
          <w:p w14:paraId="0D684457" w14:textId="77777777" w:rsidR="00B1202A" w:rsidRPr="009C6E8D" w:rsidRDefault="00B1202A" w:rsidP="00971738">
            <w:pPr>
              <w:jc w:val="center"/>
              <w:textAlignment w:val="baseline"/>
              <w:rPr>
                <w:sz w:val="20"/>
              </w:rPr>
            </w:pPr>
            <w:r w:rsidRPr="009C6E8D">
              <w:rPr>
                <w:sz w:val="20"/>
              </w:rPr>
              <w:t>unfavorable</w:t>
            </w:r>
          </w:p>
          <w:p w14:paraId="74127713" w14:textId="77777777" w:rsidR="00B1202A" w:rsidRPr="009C6E8D" w:rsidRDefault="00B1202A" w:rsidP="00971738">
            <w:pPr>
              <w:jc w:val="center"/>
              <w:textAlignment w:val="baseline"/>
              <w:rPr>
                <w:sz w:val="20"/>
              </w:rPr>
            </w:pPr>
            <w:r w:rsidRPr="009C6E8D">
              <w:rPr>
                <w:sz w:val="20"/>
              </w:rPr>
              <w:t>highly uncertain</w:t>
            </w:r>
          </w:p>
          <w:p w14:paraId="036EF9F5" w14:textId="77777777" w:rsidR="00B1202A" w:rsidRPr="009C6E8D" w:rsidRDefault="00B1202A" w:rsidP="00971738">
            <w:pPr>
              <w:jc w:val="center"/>
              <w:textAlignment w:val="baseline"/>
              <w:rPr>
                <w:sz w:val="20"/>
              </w:rPr>
            </w:pPr>
            <w:r w:rsidRPr="009C6E8D">
              <w:rPr>
                <w:sz w:val="20"/>
              </w:rPr>
              <w:t>no information</w:t>
            </w:r>
          </w:p>
        </w:tc>
      </w:tr>
    </w:tbl>
    <w:p w14:paraId="3B0FA8F9" w14:textId="77777777" w:rsidR="00B1202A" w:rsidRPr="000A0F1D" w:rsidRDefault="00B1202A" w:rsidP="00B1202A">
      <w:pPr>
        <w:textAlignment w:val="baseline"/>
        <w:rPr>
          <w:szCs w:val="22"/>
        </w:rPr>
      </w:pPr>
    </w:p>
    <w:p w14:paraId="62D23524" w14:textId="2A8A4775" w:rsidR="00B1202A" w:rsidRDefault="00B1202A" w:rsidP="00B1202A">
      <w:pPr>
        <w:rPr>
          <w:lang w:eastAsia="bo-BT"/>
        </w:rPr>
      </w:pPr>
      <w:r w:rsidRPr="032EEC8D">
        <w:rPr>
          <w:lang w:eastAsia="bo-BT"/>
        </w:rPr>
        <w:t>The</w:t>
      </w:r>
      <w:r w:rsidR="0065630F">
        <w:rPr>
          <w:lang w:eastAsia="bo-BT"/>
        </w:rPr>
        <w:t xml:space="preserve"> </w:t>
      </w:r>
      <w:r w:rsidRPr="032EEC8D">
        <w:rPr>
          <w:lang w:eastAsia="bo-BT"/>
        </w:rPr>
        <w:t>assessment should indicate</w:t>
      </w:r>
      <w:r>
        <w:rPr>
          <w:lang w:eastAsia="bo-BT"/>
        </w:rPr>
        <w:t xml:space="preserve"> </w:t>
      </w:r>
      <w:r w:rsidRPr="032EEC8D">
        <w:rPr>
          <w:lang w:eastAsia="bo-BT"/>
        </w:rPr>
        <w:t xml:space="preserve">whether a country is at risk of not meeting the target. </w:t>
      </w:r>
      <w:r>
        <w:rPr>
          <w:lang w:eastAsia="bo-BT"/>
        </w:rPr>
        <w:t xml:space="preserve">The ‘total </w:t>
      </w:r>
      <w:r w:rsidR="00AA594F">
        <w:rPr>
          <w:lang w:eastAsia="bo-BT"/>
        </w:rPr>
        <w:t>score</w:t>
      </w:r>
      <w:r>
        <w:rPr>
          <w:lang w:eastAsia="bo-BT"/>
        </w:rPr>
        <w:t xml:space="preserve">’ </w:t>
      </w:r>
      <w:r w:rsidR="00AA594F">
        <w:rPr>
          <w:lang w:eastAsia="bo-BT"/>
        </w:rPr>
        <w:t>is</w:t>
      </w:r>
      <w:r>
        <w:rPr>
          <w:lang w:eastAsia="bo-BT"/>
        </w:rPr>
        <w:t xml:space="preserve"> the sum of the individual </w:t>
      </w:r>
      <w:r w:rsidR="009A28DA">
        <w:rPr>
          <w:lang w:eastAsia="bo-BT"/>
        </w:rPr>
        <w:t>points given for</w:t>
      </w:r>
      <w:r>
        <w:rPr>
          <w:lang w:eastAsia="bo-BT"/>
        </w:rPr>
        <w:t xml:space="preserve"> each SRF, where the assessment of each SRF results in 2 points (green), 1 point (</w:t>
      </w:r>
      <w:r w:rsidR="00144E07">
        <w:rPr>
          <w:lang w:eastAsia="bo-BT"/>
        </w:rPr>
        <w:t>orange</w:t>
      </w:r>
      <w:r>
        <w:rPr>
          <w:lang w:eastAsia="bo-BT"/>
        </w:rPr>
        <w:t xml:space="preserve">) or 0 points (red), depending on the assessment of the SRF. As some SRFs are considered to have a higher impact on meeting the target, the </w:t>
      </w:r>
      <w:r w:rsidR="009A28DA">
        <w:rPr>
          <w:lang w:eastAsia="bo-BT"/>
        </w:rPr>
        <w:t>points given to</w:t>
      </w:r>
      <w:r>
        <w:rPr>
          <w:lang w:eastAsia="bo-BT"/>
        </w:rPr>
        <w:t xml:space="preserve"> the SRF </w:t>
      </w:r>
      <w:r w:rsidR="009A28DA">
        <w:rPr>
          <w:lang w:eastAsia="bo-BT"/>
        </w:rPr>
        <w:t>are</w:t>
      </w:r>
      <w:r>
        <w:rPr>
          <w:lang w:eastAsia="bo-BT"/>
        </w:rPr>
        <w:t xml:space="preserve"> multiplied by the defined weight of the SRF. This weighting factor is included in the description of the SRF. A MS is considered to be ‘not at risk’ if its </w:t>
      </w:r>
      <w:r w:rsidR="009A28DA">
        <w:rPr>
          <w:lang w:eastAsia="bo-BT"/>
        </w:rPr>
        <w:t xml:space="preserve">total risk </w:t>
      </w:r>
      <w:r>
        <w:rPr>
          <w:lang w:eastAsia="bo-BT"/>
        </w:rPr>
        <w:t xml:space="preserve">score is more than 50 % of this maximum score. A MS is considered to be ‘at risk’ if its score is less than 50 % of this maximum score. </w:t>
      </w:r>
    </w:p>
    <w:p w14:paraId="1B84B862" w14:textId="77777777" w:rsidR="009A28DA" w:rsidRDefault="009A28DA" w:rsidP="00B1202A">
      <w:pPr>
        <w:rPr>
          <w:lang w:eastAsia="bo-BT"/>
        </w:rPr>
      </w:pPr>
    </w:p>
    <w:p w14:paraId="21AF7780" w14:textId="77777777" w:rsidR="009A28DA" w:rsidRDefault="009A28DA" w:rsidP="009A28DA">
      <w:pPr>
        <w:rPr>
          <w:lang w:eastAsia="bo-BT"/>
        </w:rPr>
      </w:pPr>
      <w:r>
        <w:rPr>
          <w:lang w:eastAsia="bo-BT"/>
        </w:rPr>
        <w:t xml:space="preserve">Table 1 illustrates how the final overall risk is calculated. </w:t>
      </w:r>
    </w:p>
    <w:p w14:paraId="63882F55" w14:textId="77777777" w:rsidR="009A28DA" w:rsidRDefault="009A28DA" w:rsidP="009A28DA">
      <w:pPr>
        <w:rPr>
          <w:lang w:eastAsia="bo-BT"/>
        </w:rPr>
      </w:pPr>
    </w:p>
    <w:p w14:paraId="2DD8AD48" w14:textId="77777777" w:rsidR="005C3A06" w:rsidRPr="002B1D64" w:rsidRDefault="005C3A06" w:rsidP="005C3A06">
      <w:pPr>
        <w:pStyle w:val="Tableheadinggreen"/>
      </w:pPr>
      <w:r>
        <w:t>Table 1: Mock-up of how the final overall risk is calculated (general approach)</w:t>
      </w:r>
    </w:p>
    <w:tbl>
      <w:tblPr>
        <w:tblStyle w:val="TableGrid"/>
        <w:tblW w:w="0" w:type="auto"/>
        <w:tblLook w:val="04A0" w:firstRow="1" w:lastRow="0" w:firstColumn="1" w:lastColumn="0" w:noHBand="0" w:noVBand="1"/>
      </w:tblPr>
      <w:tblGrid>
        <w:gridCol w:w="2263"/>
        <w:gridCol w:w="2273"/>
        <w:gridCol w:w="1413"/>
        <w:gridCol w:w="1984"/>
        <w:gridCol w:w="1463"/>
      </w:tblGrid>
      <w:tr w:rsidR="005C3A06" w:rsidRPr="005C3A06" w14:paraId="1BBA1220" w14:textId="77777777" w:rsidTr="001C2E1F">
        <w:tc>
          <w:tcPr>
            <w:tcW w:w="2263" w:type="dxa"/>
          </w:tcPr>
          <w:p w14:paraId="6C7C5D00"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b/>
                <w:bCs/>
                <w:sz w:val="20"/>
                <w:szCs w:val="20"/>
              </w:rPr>
            </w:pPr>
            <w:r w:rsidRPr="00F022CF">
              <w:rPr>
                <w:rStyle w:val="eop"/>
                <w:rFonts w:asciiTheme="majorHAnsi" w:hAnsiTheme="majorHAnsi" w:cstheme="majorHAnsi"/>
                <w:b/>
                <w:bCs/>
                <w:sz w:val="20"/>
                <w:szCs w:val="20"/>
              </w:rPr>
              <w:t>Relevant success and risk factors</w:t>
            </w:r>
          </w:p>
        </w:tc>
        <w:tc>
          <w:tcPr>
            <w:tcW w:w="2273" w:type="dxa"/>
          </w:tcPr>
          <w:p w14:paraId="7A08AB87"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b/>
                <w:bCs/>
                <w:sz w:val="20"/>
                <w:szCs w:val="20"/>
              </w:rPr>
            </w:pPr>
            <w:r w:rsidRPr="00F022CF">
              <w:rPr>
                <w:rStyle w:val="eop"/>
                <w:rFonts w:asciiTheme="majorHAnsi" w:hAnsiTheme="majorHAnsi" w:cstheme="majorHAnsi"/>
                <w:b/>
                <w:bCs/>
                <w:sz w:val="20"/>
                <w:szCs w:val="20"/>
              </w:rPr>
              <w:t>Assessment result</w:t>
            </w:r>
          </w:p>
        </w:tc>
        <w:tc>
          <w:tcPr>
            <w:tcW w:w="1413" w:type="dxa"/>
          </w:tcPr>
          <w:p w14:paraId="39A954DA"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b/>
                <w:bCs/>
                <w:sz w:val="20"/>
                <w:szCs w:val="20"/>
              </w:rPr>
            </w:pPr>
            <w:r w:rsidRPr="00F022CF">
              <w:rPr>
                <w:rStyle w:val="eop"/>
                <w:rFonts w:asciiTheme="majorHAnsi" w:hAnsiTheme="majorHAnsi" w:cstheme="majorHAnsi"/>
                <w:b/>
                <w:bCs/>
                <w:sz w:val="20"/>
                <w:szCs w:val="20"/>
              </w:rPr>
              <w:t>Points</w:t>
            </w:r>
          </w:p>
        </w:tc>
        <w:tc>
          <w:tcPr>
            <w:tcW w:w="1984" w:type="dxa"/>
          </w:tcPr>
          <w:p w14:paraId="3028FDF2"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b/>
                <w:bCs/>
                <w:sz w:val="20"/>
                <w:szCs w:val="20"/>
              </w:rPr>
            </w:pPr>
            <w:r w:rsidRPr="00F022CF">
              <w:rPr>
                <w:rStyle w:val="eop"/>
                <w:rFonts w:asciiTheme="majorHAnsi" w:hAnsiTheme="majorHAnsi" w:cstheme="majorHAnsi"/>
                <w:b/>
                <w:bCs/>
                <w:sz w:val="20"/>
                <w:szCs w:val="20"/>
              </w:rPr>
              <w:t>Weight of the SRF</w:t>
            </w:r>
          </w:p>
        </w:tc>
        <w:tc>
          <w:tcPr>
            <w:tcW w:w="1463" w:type="dxa"/>
          </w:tcPr>
          <w:p w14:paraId="2FA30315"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b/>
                <w:bCs/>
                <w:sz w:val="20"/>
                <w:szCs w:val="20"/>
              </w:rPr>
            </w:pPr>
            <w:r w:rsidRPr="00F022CF">
              <w:rPr>
                <w:rStyle w:val="eop"/>
                <w:rFonts w:asciiTheme="majorHAnsi" w:hAnsiTheme="majorHAnsi" w:cstheme="majorHAnsi"/>
                <w:b/>
                <w:bCs/>
                <w:sz w:val="20"/>
                <w:szCs w:val="20"/>
              </w:rPr>
              <w:t>Score</w:t>
            </w:r>
          </w:p>
        </w:tc>
      </w:tr>
      <w:tr w:rsidR="005C3A06" w:rsidRPr="005C3A06" w14:paraId="7CE53101" w14:textId="77777777" w:rsidTr="001C2E1F">
        <w:tc>
          <w:tcPr>
            <w:tcW w:w="2263" w:type="dxa"/>
          </w:tcPr>
          <w:p w14:paraId="4C5612C4"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SRF 1</w:t>
            </w:r>
          </w:p>
        </w:tc>
        <w:tc>
          <w:tcPr>
            <w:tcW w:w="2273" w:type="dxa"/>
            <w:shd w:val="clear" w:color="auto" w:fill="93C8B9"/>
          </w:tcPr>
          <w:p w14:paraId="1D1ACB70" w14:textId="77777777" w:rsidR="005C3A06" w:rsidRPr="00F022CF" w:rsidRDefault="005C3A06" w:rsidP="001C2E1F">
            <w:pPr>
              <w:jc w:val="center"/>
              <w:textAlignment w:val="baseline"/>
              <w:rPr>
                <w:rFonts w:asciiTheme="majorHAnsi" w:eastAsiaTheme="minorEastAsia" w:hAnsiTheme="majorHAnsi" w:cstheme="majorHAnsi"/>
                <w:sz w:val="20"/>
                <w:szCs w:val="20"/>
              </w:rPr>
            </w:pPr>
          </w:p>
        </w:tc>
        <w:tc>
          <w:tcPr>
            <w:tcW w:w="1413" w:type="dxa"/>
          </w:tcPr>
          <w:p w14:paraId="27FB402F"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c>
          <w:tcPr>
            <w:tcW w:w="1984" w:type="dxa"/>
          </w:tcPr>
          <w:p w14:paraId="6CDA2343"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c>
          <w:tcPr>
            <w:tcW w:w="1463" w:type="dxa"/>
          </w:tcPr>
          <w:p w14:paraId="0787B987"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r>
      <w:tr w:rsidR="005C3A06" w:rsidRPr="005C3A06" w14:paraId="164DAB0E" w14:textId="77777777" w:rsidTr="001C2E1F">
        <w:tc>
          <w:tcPr>
            <w:tcW w:w="2263" w:type="dxa"/>
          </w:tcPr>
          <w:p w14:paraId="7F95DFB5"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SRF 2</w:t>
            </w:r>
          </w:p>
        </w:tc>
        <w:tc>
          <w:tcPr>
            <w:tcW w:w="2273" w:type="dxa"/>
            <w:shd w:val="clear" w:color="auto" w:fill="93C8B9"/>
          </w:tcPr>
          <w:p w14:paraId="33B415C5"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c>
          <w:tcPr>
            <w:tcW w:w="1413" w:type="dxa"/>
          </w:tcPr>
          <w:p w14:paraId="1EB3F984"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c>
          <w:tcPr>
            <w:tcW w:w="1984" w:type="dxa"/>
          </w:tcPr>
          <w:p w14:paraId="7977F359"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c>
          <w:tcPr>
            <w:tcW w:w="1463" w:type="dxa"/>
          </w:tcPr>
          <w:p w14:paraId="09BF9898"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4</w:t>
            </w:r>
          </w:p>
        </w:tc>
      </w:tr>
      <w:tr w:rsidR="005C3A06" w:rsidRPr="005C3A06" w14:paraId="1ECF8BE0" w14:textId="77777777" w:rsidTr="001C2E1F">
        <w:tc>
          <w:tcPr>
            <w:tcW w:w="2263" w:type="dxa"/>
          </w:tcPr>
          <w:p w14:paraId="3CA7F587"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SRF 3</w:t>
            </w:r>
          </w:p>
        </w:tc>
        <w:tc>
          <w:tcPr>
            <w:tcW w:w="2273" w:type="dxa"/>
            <w:shd w:val="clear" w:color="auto" w:fill="E5556A"/>
          </w:tcPr>
          <w:p w14:paraId="128313C9"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c>
          <w:tcPr>
            <w:tcW w:w="1413" w:type="dxa"/>
          </w:tcPr>
          <w:p w14:paraId="499AD465"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0</w:t>
            </w:r>
          </w:p>
        </w:tc>
        <w:tc>
          <w:tcPr>
            <w:tcW w:w="1984" w:type="dxa"/>
          </w:tcPr>
          <w:p w14:paraId="53D30061"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c>
          <w:tcPr>
            <w:tcW w:w="1463" w:type="dxa"/>
          </w:tcPr>
          <w:p w14:paraId="60C27356"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0</w:t>
            </w:r>
          </w:p>
        </w:tc>
      </w:tr>
      <w:tr w:rsidR="005C3A06" w:rsidRPr="005C3A06" w14:paraId="24BF0E83" w14:textId="77777777" w:rsidTr="001C2E1F">
        <w:tc>
          <w:tcPr>
            <w:tcW w:w="2263" w:type="dxa"/>
          </w:tcPr>
          <w:p w14:paraId="1B35DDDA"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SRF 4</w:t>
            </w:r>
          </w:p>
        </w:tc>
        <w:tc>
          <w:tcPr>
            <w:tcW w:w="2273" w:type="dxa"/>
            <w:shd w:val="clear" w:color="auto" w:fill="FDC963"/>
          </w:tcPr>
          <w:p w14:paraId="7C8CC6FD"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c>
          <w:tcPr>
            <w:tcW w:w="1413" w:type="dxa"/>
          </w:tcPr>
          <w:p w14:paraId="3FBACD19"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c>
          <w:tcPr>
            <w:tcW w:w="1984" w:type="dxa"/>
          </w:tcPr>
          <w:p w14:paraId="7C5B1537"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c>
          <w:tcPr>
            <w:tcW w:w="1463" w:type="dxa"/>
          </w:tcPr>
          <w:p w14:paraId="4D49D6B7"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r>
      <w:tr w:rsidR="005C3A06" w:rsidRPr="005C3A06" w14:paraId="6FA00921" w14:textId="77777777" w:rsidTr="001C2E1F">
        <w:tc>
          <w:tcPr>
            <w:tcW w:w="2263" w:type="dxa"/>
          </w:tcPr>
          <w:p w14:paraId="509C7DDF"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SRF 5</w:t>
            </w:r>
          </w:p>
        </w:tc>
        <w:tc>
          <w:tcPr>
            <w:tcW w:w="2273" w:type="dxa"/>
            <w:shd w:val="clear" w:color="auto" w:fill="93C8B9"/>
          </w:tcPr>
          <w:p w14:paraId="1E95BC64"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c>
          <w:tcPr>
            <w:tcW w:w="1413" w:type="dxa"/>
          </w:tcPr>
          <w:p w14:paraId="7168FCC6"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c>
          <w:tcPr>
            <w:tcW w:w="1984" w:type="dxa"/>
          </w:tcPr>
          <w:p w14:paraId="63B63DD3"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w:t>
            </w:r>
          </w:p>
        </w:tc>
        <w:tc>
          <w:tcPr>
            <w:tcW w:w="1463" w:type="dxa"/>
          </w:tcPr>
          <w:p w14:paraId="616EB845"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2</w:t>
            </w:r>
          </w:p>
        </w:tc>
      </w:tr>
      <w:tr w:rsidR="005C3A06" w:rsidRPr="005C3A06" w14:paraId="12177EE3" w14:textId="77777777" w:rsidTr="001C2E1F">
        <w:tc>
          <w:tcPr>
            <w:tcW w:w="2263" w:type="dxa"/>
          </w:tcPr>
          <w:p w14:paraId="698B1D90"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2273" w:type="dxa"/>
          </w:tcPr>
          <w:p w14:paraId="18FA10C8"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413" w:type="dxa"/>
          </w:tcPr>
          <w:p w14:paraId="4C62789C"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984" w:type="dxa"/>
          </w:tcPr>
          <w:p w14:paraId="78B9DC19"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463" w:type="dxa"/>
          </w:tcPr>
          <w:p w14:paraId="0D3DACB6"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r>
      <w:tr w:rsidR="005C3A06" w:rsidRPr="005C3A06" w14:paraId="55AE173E" w14:textId="77777777" w:rsidTr="001C2E1F">
        <w:tc>
          <w:tcPr>
            <w:tcW w:w="2263" w:type="dxa"/>
          </w:tcPr>
          <w:p w14:paraId="2A6B89DB"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2273" w:type="dxa"/>
          </w:tcPr>
          <w:p w14:paraId="7A9463A8"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413" w:type="dxa"/>
          </w:tcPr>
          <w:p w14:paraId="29C020B7"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984" w:type="dxa"/>
          </w:tcPr>
          <w:p w14:paraId="4AB3C98C"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c>
          <w:tcPr>
            <w:tcW w:w="1463" w:type="dxa"/>
          </w:tcPr>
          <w:p w14:paraId="6E47DB1F"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w:t>
            </w:r>
          </w:p>
        </w:tc>
      </w:tr>
      <w:tr w:rsidR="005C3A06" w:rsidRPr="005C3A06" w14:paraId="55AA74BC" w14:textId="77777777" w:rsidTr="001C2E1F">
        <w:tc>
          <w:tcPr>
            <w:tcW w:w="7933" w:type="dxa"/>
            <w:gridSpan w:val="4"/>
          </w:tcPr>
          <w:p w14:paraId="12BE7D6B"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Total score (= sum of scores of all relevant SRFs)</w:t>
            </w:r>
          </w:p>
        </w:tc>
        <w:tc>
          <w:tcPr>
            <w:tcW w:w="1463" w:type="dxa"/>
          </w:tcPr>
          <w:p w14:paraId="30DE27D2"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9</w:t>
            </w:r>
          </w:p>
        </w:tc>
      </w:tr>
      <w:tr w:rsidR="005C3A06" w:rsidRPr="005C3A06" w14:paraId="71135E88" w14:textId="77777777" w:rsidTr="001C2E1F">
        <w:tc>
          <w:tcPr>
            <w:tcW w:w="7933" w:type="dxa"/>
            <w:gridSpan w:val="4"/>
          </w:tcPr>
          <w:p w14:paraId="074D3B26"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Maximum score (= highest total possible score of all relevant SRFs)</w:t>
            </w:r>
          </w:p>
        </w:tc>
        <w:tc>
          <w:tcPr>
            <w:tcW w:w="1463" w:type="dxa"/>
          </w:tcPr>
          <w:p w14:paraId="38E2D508"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12</w:t>
            </w:r>
          </w:p>
        </w:tc>
      </w:tr>
      <w:tr w:rsidR="005C3A06" w:rsidRPr="005C3A06" w14:paraId="3B57EB21" w14:textId="77777777" w:rsidTr="001C2E1F">
        <w:tc>
          <w:tcPr>
            <w:tcW w:w="7933" w:type="dxa"/>
            <w:gridSpan w:val="4"/>
          </w:tcPr>
          <w:p w14:paraId="0F1E8451"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Assessment score (= total score divided by the maximum score)</w:t>
            </w:r>
          </w:p>
        </w:tc>
        <w:tc>
          <w:tcPr>
            <w:tcW w:w="1463" w:type="dxa"/>
            <w:shd w:val="clear" w:color="auto" w:fill="93C8B9"/>
          </w:tcPr>
          <w:p w14:paraId="20C6C31C"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75%</w:t>
            </w:r>
          </w:p>
        </w:tc>
      </w:tr>
      <w:tr w:rsidR="005C3A06" w:rsidRPr="005C3A06" w14:paraId="2953A587" w14:textId="77777777" w:rsidTr="001C2E1F">
        <w:tc>
          <w:tcPr>
            <w:tcW w:w="2263" w:type="dxa"/>
          </w:tcPr>
          <w:p w14:paraId="6E74629D"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Final overall risk</w:t>
            </w:r>
          </w:p>
        </w:tc>
        <w:tc>
          <w:tcPr>
            <w:tcW w:w="5670" w:type="dxa"/>
            <w:gridSpan w:val="3"/>
          </w:tcPr>
          <w:p w14:paraId="01F81507"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5C3A06">
              <w:rPr>
                <w:rStyle w:val="eop"/>
                <w:rFonts w:asciiTheme="majorHAnsi" w:hAnsiTheme="majorHAnsi" w:cstheme="majorHAnsi"/>
                <w:sz w:val="20"/>
                <w:szCs w:val="20"/>
              </w:rPr>
              <w:t xml:space="preserve">Not at risk if assessment score </w:t>
            </w:r>
            <w:r w:rsidRPr="00F022CF">
              <w:rPr>
                <w:rStyle w:val="eop"/>
                <w:rFonts w:asciiTheme="majorHAnsi" w:hAnsiTheme="majorHAnsi" w:cstheme="majorHAnsi"/>
                <w:sz w:val="20"/>
                <w:szCs w:val="20"/>
              </w:rPr>
              <w:t>&gt; or = 50% of maximum score</w:t>
            </w:r>
          </w:p>
        </w:tc>
        <w:tc>
          <w:tcPr>
            <w:tcW w:w="1463" w:type="dxa"/>
            <w:shd w:val="clear" w:color="auto" w:fill="93C8B9"/>
          </w:tcPr>
          <w:p w14:paraId="254B67EA" w14:textId="77777777" w:rsidR="005C3A06" w:rsidRPr="00F022CF" w:rsidRDefault="005C3A06" w:rsidP="001C2E1F">
            <w:pPr>
              <w:pStyle w:val="paragraph"/>
              <w:spacing w:before="0" w:beforeAutospacing="0" w:after="0" w:afterAutospacing="0"/>
              <w:jc w:val="center"/>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Not at risk</w:t>
            </w:r>
          </w:p>
        </w:tc>
      </w:tr>
      <w:tr w:rsidR="005C3A06" w:rsidRPr="005C3A06" w14:paraId="6F0EAC46" w14:textId="77777777" w:rsidTr="001C2E1F">
        <w:tc>
          <w:tcPr>
            <w:tcW w:w="2263" w:type="dxa"/>
          </w:tcPr>
          <w:p w14:paraId="61AD8FBE"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c>
          <w:tcPr>
            <w:tcW w:w="5670" w:type="dxa"/>
            <w:gridSpan w:val="3"/>
          </w:tcPr>
          <w:p w14:paraId="5A7053A6"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r w:rsidRPr="00F022CF">
              <w:rPr>
                <w:rStyle w:val="eop"/>
                <w:rFonts w:asciiTheme="majorHAnsi" w:hAnsiTheme="majorHAnsi" w:cstheme="majorHAnsi"/>
                <w:sz w:val="20"/>
                <w:szCs w:val="20"/>
              </w:rPr>
              <w:t>At risk if assessment score &lt; 50% of maximum score</w:t>
            </w:r>
          </w:p>
        </w:tc>
        <w:tc>
          <w:tcPr>
            <w:tcW w:w="1463" w:type="dxa"/>
          </w:tcPr>
          <w:p w14:paraId="2245E92A" w14:textId="77777777" w:rsidR="005C3A06" w:rsidRPr="00F022CF" w:rsidRDefault="005C3A06" w:rsidP="001C2E1F">
            <w:pPr>
              <w:pStyle w:val="paragraph"/>
              <w:spacing w:before="0" w:beforeAutospacing="0" w:after="0" w:afterAutospacing="0"/>
              <w:textAlignment w:val="baseline"/>
              <w:rPr>
                <w:rStyle w:val="eop"/>
                <w:rFonts w:asciiTheme="majorHAnsi" w:hAnsiTheme="majorHAnsi" w:cstheme="majorHAnsi"/>
                <w:sz w:val="20"/>
                <w:szCs w:val="20"/>
              </w:rPr>
            </w:pPr>
          </w:p>
        </w:tc>
      </w:tr>
    </w:tbl>
    <w:p w14:paraId="4816BEDF" w14:textId="378A5336" w:rsidR="009A28DA" w:rsidRDefault="009A28DA" w:rsidP="00F022CF">
      <w:pPr>
        <w:pStyle w:val="paragraph"/>
        <w:spacing w:before="0" w:beforeAutospacing="0" w:after="0" w:afterAutospacing="0"/>
        <w:textAlignment w:val="baseline"/>
        <w:rPr>
          <w:lang w:eastAsia="bo-BT"/>
        </w:rPr>
      </w:pPr>
    </w:p>
    <w:p w14:paraId="0EA43A90" w14:textId="77777777" w:rsidR="00414921" w:rsidRDefault="00414921" w:rsidP="00B1202A">
      <w:pPr>
        <w:rPr>
          <w:lang w:eastAsia="bo-BT"/>
        </w:rPr>
      </w:pPr>
    </w:p>
    <w:p w14:paraId="3D36D250" w14:textId="4672B117" w:rsidR="00FF42C7" w:rsidRDefault="005B2017" w:rsidP="00FF0BDB">
      <w:pPr>
        <w:rPr>
          <w:lang w:eastAsia="bo-BT"/>
        </w:rPr>
      </w:pPr>
      <w:r>
        <w:rPr>
          <w:lang w:eastAsia="bo-BT"/>
        </w:rPr>
        <w:t xml:space="preserve">The PPWR includes a </w:t>
      </w:r>
      <w:r w:rsidR="00E521B2">
        <w:rPr>
          <w:lang w:eastAsia="bo-BT"/>
        </w:rPr>
        <w:t xml:space="preserve">number of </w:t>
      </w:r>
      <w:r w:rsidR="004431E6">
        <w:rPr>
          <w:lang w:eastAsia="bo-BT"/>
        </w:rPr>
        <w:t xml:space="preserve">legal </w:t>
      </w:r>
      <w:r w:rsidR="00E521B2">
        <w:rPr>
          <w:lang w:eastAsia="bo-BT"/>
        </w:rPr>
        <w:t xml:space="preserve">obligations for economic operators that </w:t>
      </w:r>
      <w:r w:rsidR="006529DA">
        <w:rPr>
          <w:lang w:eastAsia="bo-BT"/>
        </w:rPr>
        <w:t>are expected to contribute to the reduction</w:t>
      </w:r>
      <w:r w:rsidR="00C6392B">
        <w:rPr>
          <w:lang w:eastAsia="bo-BT"/>
        </w:rPr>
        <w:t xml:space="preserve"> </w:t>
      </w:r>
      <w:r w:rsidR="006529DA">
        <w:rPr>
          <w:lang w:eastAsia="bo-BT"/>
        </w:rPr>
        <w:t>of packaging waste</w:t>
      </w:r>
      <w:r w:rsidR="00C6392B">
        <w:rPr>
          <w:lang w:eastAsia="bo-BT"/>
        </w:rPr>
        <w:t xml:space="preserve"> generation, </w:t>
      </w:r>
      <w:r w:rsidR="006B603C">
        <w:rPr>
          <w:lang w:eastAsia="bo-BT"/>
        </w:rPr>
        <w:t xml:space="preserve">especially those related to reuse and refill, </w:t>
      </w:r>
      <w:r w:rsidR="004431E6">
        <w:rPr>
          <w:lang w:eastAsia="bo-BT"/>
        </w:rPr>
        <w:t>packaging minimisation and excessive packaging</w:t>
      </w:r>
      <w:r w:rsidR="006B603C">
        <w:rPr>
          <w:lang w:eastAsia="bo-BT"/>
        </w:rPr>
        <w:t xml:space="preserve">. </w:t>
      </w:r>
      <w:r w:rsidR="00076AEC">
        <w:rPr>
          <w:lang w:eastAsia="bo-BT"/>
        </w:rPr>
        <w:t xml:space="preserve">However, </w:t>
      </w:r>
      <w:r w:rsidR="00682637">
        <w:rPr>
          <w:lang w:eastAsia="bo-BT"/>
        </w:rPr>
        <w:t xml:space="preserve">current </w:t>
      </w:r>
      <w:r w:rsidR="00A62AE3">
        <w:rPr>
          <w:lang w:eastAsia="bo-BT"/>
        </w:rPr>
        <w:t xml:space="preserve">evidence on the </w:t>
      </w:r>
      <w:r w:rsidR="003E2BA5">
        <w:rPr>
          <w:lang w:eastAsia="bo-BT"/>
        </w:rPr>
        <w:t xml:space="preserve">effectiveness </w:t>
      </w:r>
      <w:r w:rsidR="0091709A">
        <w:rPr>
          <w:lang w:eastAsia="bo-BT"/>
        </w:rPr>
        <w:t xml:space="preserve">of </w:t>
      </w:r>
      <w:r w:rsidR="00F056E7">
        <w:rPr>
          <w:lang w:eastAsia="bo-BT"/>
        </w:rPr>
        <w:t xml:space="preserve">these obligations </w:t>
      </w:r>
      <w:r w:rsidR="009854A6">
        <w:rPr>
          <w:lang w:eastAsia="bo-BT"/>
        </w:rPr>
        <w:t>and the potential size of the</w:t>
      </w:r>
      <w:r w:rsidR="00D4162D">
        <w:rPr>
          <w:lang w:eastAsia="bo-BT"/>
        </w:rPr>
        <w:t>ir</w:t>
      </w:r>
      <w:r w:rsidR="009854A6">
        <w:rPr>
          <w:lang w:eastAsia="bo-BT"/>
        </w:rPr>
        <w:t xml:space="preserve"> </w:t>
      </w:r>
      <w:r w:rsidR="00430F67">
        <w:rPr>
          <w:lang w:eastAsia="bo-BT"/>
        </w:rPr>
        <w:t xml:space="preserve">contribution </w:t>
      </w:r>
      <w:r w:rsidR="00F056E7">
        <w:rPr>
          <w:lang w:eastAsia="bo-BT"/>
        </w:rPr>
        <w:t xml:space="preserve">to </w:t>
      </w:r>
      <w:r w:rsidR="00101B00">
        <w:rPr>
          <w:lang w:eastAsia="bo-BT"/>
        </w:rPr>
        <w:t>the packaging reduction target</w:t>
      </w:r>
      <w:r w:rsidR="00D4162D">
        <w:rPr>
          <w:lang w:eastAsia="bo-BT"/>
        </w:rPr>
        <w:t xml:space="preserve"> is </w:t>
      </w:r>
      <w:r w:rsidR="006D5E45">
        <w:rPr>
          <w:lang w:eastAsia="bo-BT"/>
        </w:rPr>
        <w:t>scarce</w:t>
      </w:r>
      <w:r w:rsidR="00CA1BE9">
        <w:rPr>
          <w:lang w:eastAsia="bo-BT"/>
        </w:rPr>
        <w:t>ly available.</w:t>
      </w:r>
      <w:r w:rsidR="007923D8">
        <w:rPr>
          <w:lang w:eastAsia="bo-BT"/>
        </w:rPr>
        <w:t xml:space="preserve"> </w:t>
      </w:r>
      <w:r w:rsidR="00EB5398" w:rsidRPr="00EB5398">
        <w:rPr>
          <w:lang w:eastAsia="bo-BT"/>
        </w:rPr>
        <w:t xml:space="preserve">Moreover, the early warning methodology is not intended to evaluate compliance with specific legal obligations imposed on economic operators or Member States, nor with voluntary or mandatory </w:t>
      </w:r>
      <w:r w:rsidR="00EB5398" w:rsidRPr="00EB5398">
        <w:rPr>
          <w:lang w:eastAsia="bo-BT"/>
        </w:rPr>
        <w:lastRenderedPageBreak/>
        <w:t xml:space="preserve">commitments outlined in the Regulation. Instead, it focuses on assessing progress toward the </w:t>
      </w:r>
      <w:r w:rsidR="00C56A1C">
        <w:rPr>
          <w:lang w:eastAsia="bo-BT"/>
        </w:rPr>
        <w:t xml:space="preserve">reduction </w:t>
      </w:r>
      <w:r w:rsidR="00EB5398" w:rsidRPr="00EB5398">
        <w:rPr>
          <w:lang w:eastAsia="bo-BT"/>
        </w:rPr>
        <w:t xml:space="preserve">target by examining the presence, absence, and coverage of contributing factors. These factors include </w:t>
      </w:r>
      <w:r w:rsidR="00BA59E7">
        <w:rPr>
          <w:lang w:eastAsia="bo-BT"/>
        </w:rPr>
        <w:t>dedicated</w:t>
      </w:r>
      <w:r w:rsidR="00EB5398" w:rsidRPr="00EB5398">
        <w:rPr>
          <w:lang w:eastAsia="bo-BT"/>
        </w:rPr>
        <w:t xml:space="preserve"> policies and instruments designed to support, enable, or drive both binding and non-binding obligations under the Regulation. Importantly, the assessment does not require exhaustive </w:t>
      </w:r>
      <w:r w:rsidR="005A60E9">
        <w:rPr>
          <w:lang w:eastAsia="bo-BT"/>
        </w:rPr>
        <w:t xml:space="preserve">overviews with </w:t>
      </w:r>
      <w:r w:rsidR="00EB5398" w:rsidRPr="00EB5398">
        <w:rPr>
          <w:lang w:eastAsia="bo-BT"/>
        </w:rPr>
        <w:t>details of all existing or planned measures. Member States are instead encouraged to provide sufficient evidence that meaningful efforts—whether mandatory or voluntary—are being made to achieve the packaging waste reduction targets.</w:t>
      </w:r>
    </w:p>
    <w:p w14:paraId="5D08511A" w14:textId="5C8DFFDD" w:rsidR="00414921" w:rsidRDefault="00414921" w:rsidP="00FF0BDB">
      <w:pPr>
        <w:rPr>
          <w:rFonts w:eastAsia="Calibri" w:cs="Calibri"/>
          <w:color w:val="000000" w:themeColor="text1"/>
        </w:rPr>
      </w:pPr>
    </w:p>
    <w:p w14:paraId="65EDD329" w14:textId="137067B0" w:rsidR="7ED5FC0A" w:rsidRDefault="7ED5FC0A" w:rsidP="65E3B8C2"/>
    <w:p w14:paraId="37012D00" w14:textId="47617B76" w:rsidR="62D7E436" w:rsidRDefault="62D7E436" w:rsidP="65E3B8C2">
      <w:pPr>
        <w:rPr>
          <w:b/>
          <w:bCs/>
        </w:rPr>
      </w:pPr>
      <w:r w:rsidRPr="007A20AC">
        <w:rPr>
          <w:b/>
          <w:bCs/>
        </w:rPr>
        <w:t>Plastic packaging reduction</w:t>
      </w:r>
    </w:p>
    <w:p w14:paraId="7B4F76EC" w14:textId="31B77A3F" w:rsidR="62D7E436" w:rsidRDefault="62D7E436" w:rsidP="65E3B8C2">
      <w:r w:rsidRPr="65E3B8C2">
        <w:t>Art. 43</w:t>
      </w:r>
      <w:r w:rsidR="034988E4" w:rsidRPr="65E3B8C2">
        <w:t>(</w:t>
      </w:r>
      <w:r w:rsidR="00F7755E">
        <w:t>4</w:t>
      </w:r>
      <w:r w:rsidR="034988E4" w:rsidRPr="65E3B8C2">
        <w:t xml:space="preserve">) of the PPWR </w:t>
      </w:r>
      <w:r w:rsidR="52ED5E94" w:rsidRPr="65E3B8C2">
        <w:t xml:space="preserve">asks Member States to implement measures to reduce plastics packaging, however, there is no specific target defined. </w:t>
      </w:r>
      <w:r w:rsidR="4E8E0B01" w:rsidRPr="65E3B8C2">
        <w:t>The EEA and ETC</w:t>
      </w:r>
      <w:r w:rsidR="00F022CF">
        <w:t xml:space="preserve"> </w:t>
      </w:r>
      <w:r w:rsidR="4E8E0B01" w:rsidRPr="65E3B8C2">
        <w:t xml:space="preserve">CE will therefore </w:t>
      </w:r>
      <w:r w:rsidR="5B77B5A4" w:rsidRPr="65E3B8C2">
        <w:t xml:space="preserve">compile </w:t>
      </w:r>
      <w:r w:rsidR="27B5E7E9" w:rsidRPr="65E3B8C2">
        <w:t xml:space="preserve">concise </w:t>
      </w:r>
      <w:r w:rsidR="5B77B5A4" w:rsidRPr="65E3B8C2">
        <w:t xml:space="preserve">information </w:t>
      </w:r>
      <w:r w:rsidR="4E8E0B01" w:rsidRPr="65E3B8C2">
        <w:t xml:space="preserve">on the situation in the generation of plastic packaging and </w:t>
      </w:r>
      <w:r w:rsidR="230F0C9C" w:rsidRPr="65E3B8C2">
        <w:t>Member States’</w:t>
      </w:r>
      <w:r w:rsidR="51328F4F" w:rsidRPr="65E3B8C2">
        <w:t xml:space="preserve"> measures to reduce it in </w:t>
      </w:r>
      <w:r w:rsidR="5454ABA6" w:rsidRPr="65E3B8C2">
        <w:t xml:space="preserve">a separate section of the </w:t>
      </w:r>
      <w:r w:rsidR="51328F4F" w:rsidRPr="65E3B8C2">
        <w:t>early warning assessments, however,</w:t>
      </w:r>
      <w:r w:rsidR="26C80905" w:rsidRPr="65E3B8C2">
        <w:t xml:space="preserve"> without any</w:t>
      </w:r>
      <w:r w:rsidR="51328F4F" w:rsidRPr="65E3B8C2">
        <w:t xml:space="preserve"> colo</w:t>
      </w:r>
      <w:r w:rsidR="00832CA2">
        <w:t>u</w:t>
      </w:r>
      <w:r w:rsidR="51328F4F" w:rsidRPr="65E3B8C2">
        <w:t>r-coded risk assessment</w:t>
      </w:r>
      <w:r w:rsidR="18E78F5D" w:rsidRPr="65E3B8C2">
        <w:t>.</w:t>
      </w:r>
      <w:r w:rsidR="51328F4F" w:rsidRPr="65E3B8C2">
        <w:t xml:space="preserve"> </w:t>
      </w:r>
    </w:p>
    <w:p w14:paraId="354D9A5E" w14:textId="77777777" w:rsidR="00B1202A" w:rsidRDefault="00B1202A" w:rsidP="00B1202A">
      <w:pPr>
        <w:rPr>
          <w:rFonts w:eastAsia="Calibri" w:cs="Calibri"/>
          <w:color w:val="000000" w:themeColor="text1"/>
        </w:rPr>
      </w:pPr>
    </w:p>
    <w:p w14:paraId="0D2F17AD" w14:textId="77777777" w:rsidR="000C3022" w:rsidRDefault="000C3022" w:rsidP="000C3022">
      <w:pPr>
        <w:pStyle w:val="paragraph"/>
        <w:spacing w:before="0" w:beforeAutospacing="0" w:after="0" w:afterAutospacing="0"/>
        <w:textAlignment w:val="baseline"/>
        <w:rPr>
          <w:rStyle w:val="eop"/>
          <w:rFonts w:ascii="Calibri" w:hAnsi="Calibri" w:cs="Calibri"/>
          <w:b/>
          <w:bCs/>
          <w:sz w:val="22"/>
          <w:szCs w:val="22"/>
        </w:rPr>
      </w:pPr>
    </w:p>
    <w:p w14:paraId="6DB54C4A" w14:textId="77777777" w:rsidR="00B80759" w:rsidRDefault="00B80759">
      <w:pPr>
        <w:jc w:val="left"/>
        <w:rPr>
          <w:b/>
          <w:color w:val="008173"/>
          <w:sz w:val="28"/>
        </w:rPr>
      </w:pPr>
      <w:r>
        <w:br w:type="page"/>
      </w:r>
    </w:p>
    <w:p w14:paraId="4C8F7DBE" w14:textId="35A09D0A" w:rsidR="009B108A" w:rsidRPr="00081A6D" w:rsidRDefault="00701E11" w:rsidP="00257041">
      <w:pPr>
        <w:pStyle w:val="Heading1"/>
      </w:pPr>
      <w:bookmarkStart w:id="3" w:name="_Toc215493095"/>
      <w:r>
        <w:lastRenderedPageBreak/>
        <w:t>Current situation and past trends</w:t>
      </w:r>
      <w:bookmarkEnd w:id="3"/>
    </w:p>
    <w:p w14:paraId="4B412C9A" w14:textId="66680D46" w:rsidR="004E59A1" w:rsidRPr="009A1694" w:rsidRDefault="002223F3" w:rsidP="00EC08A9">
      <w:pPr>
        <w:pStyle w:val="Heading2"/>
      </w:pPr>
      <w:bookmarkStart w:id="4" w:name="_Toc215493096"/>
      <w:r>
        <w:t xml:space="preserve">SRF </w:t>
      </w:r>
      <w:r w:rsidR="00BD2B59">
        <w:t>P</w:t>
      </w:r>
      <w:r w:rsidR="00971738">
        <w:t>WP</w:t>
      </w:r>
      <w:r w:rsidR="00262293">
        <w:t xml:space="preserve">–1.1 </w:t>
      </w:r>
      <w:r w:rsidR="0060785F">
        <w:t>Distance to target</w:t>
      </w:r>
      <w:bookmarkEnd w:id="4"/>
    </w:p>
    <w:p w14:paraId="1E58F0D4" w14:textId="77777777" w:rsidR="00104BA0" w:rsidRPr="009A1694" w:rsidRDefault="00104BA0" w:rsidP="00104BA0">
      <w:pPr>
        <w:rPr>
          <w:rFonts w:eastAsia="Times New Roman" w:cs="Open Sans"/>
          <w:szCs w:val="20"/>
        </w:rPr>
      </w:pPr>
      <w:r w:rsidRPr="009A1694">
        <w:rPr>
          <w:rFonts w:eastAsia="Times New Roman" w:cs="Open Sans"/>
          <w:color w:val="000000"/>
          <w:sz w:val="18"/>
          <w:szCs w:val="17"/>
        </w:rPr>
        <w:t> </w:t>
      </w:r>
    </w:p>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0C459C" w14:paraId="4E3661A4" w14:textId="77777777" w:rsidTr="00F022CF">
        <w:tc>
          <w:tcPr>
            <w:tcW w:w="9174" w:type="dxa"/>
          </w:tcPr>
          <w:p w14:paraId="31F9B7EC" w14:textId="77777777" w:rsidR="000C459C" w:rsidRPr="00BF7AF4" w:rsidRDefault="000C459C" w:rsidP="00971738">
            <w:pPr>
              <w:rPr>
                <w:b/>
              </w:rPr>
            </w:pPr>
            <w:r w:rsidRPr="00BF7AF4">
              <w:rPr>
                <w:b/>
              </w:rPr>
              <w:t>Description and relevance</w:t>
            </w:r>
          </w:p>
          <w:p w14:paraId="43AC5DB7" w14:textId="22CD8578" w:rsidR="000C459C" w:rsidRDefault="0015348E" w:rsidP="0095363B">
            <w:r>
              <w:t xml:space="preserve">By 2030, MS will have to </w:t>
            </w:r>
            <w:r w:rsidR="0032025E" w:rsidRPr="0032025E">
              <w:t xml:space="preserve">reduce </w:t>
            </w:r>
            <w:r w:rsidR="00DE5656" w:rsidRPr="0032025E">
              <w:t xml:space="preserve">packaging waste generated per capita </w:t>
            </w:r>
            <w:r w:rsidR="00DE5656">
              <w:t xml:space="preserve">by </w:t>
            </w:r>
            <w:r w:rsidR="0032025E" w:rsidRPr="0032025E">
              <w:t>5%</w:t>
            </w:r>
            <w:r>
              <w:t>,</w:t>
            </w:r>
            <w:r w:rsidR="0032025E" w:rsidRPr="0032025E">
              <w:t xml:space="preserve"> as compared to the packaging waste generated per capita in 2018</w:t>
            </w:r>
            <w:r w:rsidR="00C735C8">
              <w:t xml:space="preserve"> (base year)</w:t>
            </w:r>
            <w:r>
              <w:t>.</w:t>
            </w:r>
            <w:r w:rsidR="0095363B">
              <w:t xml:space="preserve"> </w:t>
            </w:r>
            <w:r w:rsidR="003322A7" w:rsidRPr="002F0551">
              <w:rPr>
                <w:lang w:val="en-US"/>
              </w:rPr>
              <w:t>The distance to the target</w:t>
            </w:r>
            <w:r w:rsidR="003322A7">
              <w:rPr>
                <w:lang w:val="en-US"/>
              </w:rPr>
              <w:t xml:space="preserve"> </w:t>
            </w:r>
            <w:r w:rsidR="003322A7">
              <w:t>(being a reduction of 5%)</w:t>
            </w:r>
            <w:r w:rsidR="003322A7" w:rsidRPr="002F0551">
              <w:rPr>
                <w:lang w:val="en-US"/>
              </w:rPr>
              <w:t xml:space="preserve"> at the most recent data point is a key factor in </w:t>
            </w:r>
            <w:r w:rsidR="003322A7">
              <w:rPr>
                <w:lang w:val="en-US"/>
              </w:rPr>
              <w:t>assessing</w:t>
            </w:r>
            <w:r w:rsidR="003322A7" w:rsidRPr="002F0551">
              <w:rPr>
                <w:lang w:val="en-US"/>
              </w:rPr>
              <w:t xml:space="preserve"> the likelihood of meeting</w:t>
            </w:r>
            <w:r w:rsidR="003322A7">
              <w:rPr>
                <w:lang w:val="en-US"/>
              </w:rPr>
              <w:t xml:space="preserve"> it</w:t>
            </w:r>
            <w:r w:rsidR="003322A7" w:rsidRPr="002F0551">
              <w:rPr>
                <w:lang w:val="en-US"/>
              </w:rPr>
              <w:t xml:space="preserve">. </w:t>
            </w:r>
            <w:r w:rsidR="003322A7">
              <w:rPr>
                <w:lang w:val="en-US"/>
              </w:rPr>
              <w:t>Generally, t</w:t>
            </w:r>
            <w:r w:rsidR="003322A7" w:rsidRPr="002F0551">
              <w:rPr>
                <w:lang w:val="en-US"/>
              </w:rPr>
              <w:t xml:space="preserve">he closer a Member State is to the target, the higher the </w:t>
            </w:r>
            <w:r w:rsidR="003322A7">
              <w:rPr>
                <w:lang w:val="en-US"/>
              </w:rPr>
              <w:t xml:space="preserve">probability of achievement, assuming current trends continue. </w:t>
            </w:r>
            <w:r w:rsidR="003322A7" w:rsidRPr="002F0551">
              <w:rPr>
                <w:lang w:val="en-US"/>
              </w:rPr>
              <w:t xml:space="preserve"> </w:t>
            </w:r>
            <w:r w:rsidR="00BA6933">
              <w:t xml:space="preserve">This assessment </w:t>
            </w:r>
            <w:r w:rsidR="00A54F56">
              <w:t>considers</w:t>
            </w:r>
            <w:r w:rsidR="00BA6933">
              <w:t xml:space="preserve"> total packaging</w:t>
            </w:r>
            <w:r w:rsidR="00AC35A7">
              <w:t xml:space="preserve"> waste</w:t>
            </w:r>
            <w:r w:rsidR="00BA6933">
              <w:t xml:space="preserve">, </w:t>
            </w:r>
            <w:r w:rsidR="005231A7">
              <w:t>including all packaging material types</w:t>
            </w:r>
            <w:r w:rsidR="00BA6933">
              <w:t>.</w:t>
            </w:r>
          </w:p>
          <w:p w14:paraId="0E6A39C9" w14:textId="77777777" w:rsidR="003322A7" w:rsidRDefault="003322A7" w:rsidP="0095363B"/>
          <w:p w14:paraId="39C906B4" w14:textId="1EC35164" w:rsidR="000C459C" w:rsidRPr="00494893" w:rsidRDefault="000C459C" w:rsidP="00971738">
            <w:pPr>
              <w:rPr>
                <w:b/>
              </w:rPr>
            </w:pPr>
            <w:r w:rsidRPr="00494893">
              <w:rPr>
                <w:b/>
              </w:rPr>
              <w:t>Source</w:t>
            </w:r>
          </w:p>
          <w:p w14:paraId="3E56DD65" w14:textId="77777777" w:rsidR="00F76452" w:rsidRDefault="00C6059C" w:rsidP="00971738">
            <w:r>
              <w:t xml:space="preserve">Data reported according to Art. </w:t>
            </w:r>
            <w:r w:rsidR="002D44E7">
              <w:t>56(2)</w:t>
            </w:r>
            <w:r w:rsidR="00656C1D">
              <w:t>,</w:t>
            </w:r>
            <w:r w:rsidR="0057497B">
              <w:t xml:space="preserve"> point </w:t>
            </w:r>
            <w:r w:rsidR="00A62C27">
              <w:t>(</w:t>
            </w:r>
            <w:r w:rsidR="00FC12FF">
              <w:t>a</w:t>
            </w:r>
            <w:r w:rsidR="00A62C27">
              <w:t>)</w:t>
            </w:r>
            <w:r w:rsidR="004C714D">
              <w:t xml:space="preserve"> </w:t>
            </w:r>
            <w:r w:rsidR="00656C1D">
              <w:t xml:space="preserve">of the </w:t>
            </w:r>
            <w:r w:rsidR="004C714D">
              <w:t>PP</w:t>
            </w:r>
            <w:r w:rsidR="003F3E58">
              <w:t>WR (</w:t>
            </w:r>
            <w:r w:rsidR="00ED160C">
              <w:t>(EU) 2025/4</w:t>
            </w:r>
            <w:r w:rsidR="00B15931">
              <w:t xml:space="preserve">0 repealing 94/62/EC) </w:t>
            </w:r>
            <w:r w:rsidR="00D45A31">
              <w:t xml:space="preserve">and </w:t>
            </w:r>
            <w:r w:rsidR="00DD3F57" w:rsidRPr="00DD3F57">
              <w:t>Commission Implementing Decision 2019/665</w:t>
            </w:r>
            <w:r w:rsidR="00770BFD">
              <w:t>.</w:t>
            </w:r>
          </w:p>
          <w:p w14:paraId="54FAAABA" w14:textId="77777777" w:rsidR="00FD34FB" w:rsidRDefault="00FD34FB" w:rsidP="00971738">
            <w:pPr>
              <w:rPr>
                <w:lang w:val="en-US"/>
              </w:rPr>
            </w:pPr>
          </w:p>
          <w:p w14:paraId="021D3FE4" w14:textId="343C14D6" w:rsidR="004C714D" w:rsidRDefault="0052464A" w:rsidP="00971738">
            <w:pPr>
              <w:rPr>
                <w:lang w:val="en-US"/>
              </w:rPr>
            </w:pPr>
            <w:r>
              <w:rPr>
                <w:lang w:val="en-US"/>
              </w:rPr>
              <w:t xml:space="preserve">These data come </w:t>
            </w:r>
            <w:r w:rsidR="00944F1C">
              <w:rPr>
                <w:lang w:val="en-US"/>
              </w:rPr>
              <w:t xml:space="preserve">from </w:t>
            </w:r>
            <w:r w:rsidR="00BB1F39">
              <w:rPr>
                <w:lang w:val="en-US"/>
              </w:rPr>
              <w:t>MS</w:t>
            </w:r>
            <w:r w:rsidR="00E23FE9">
              <w:rPr>
                <w:lang w:val="en-US"/>
              </w:rPr>
              <w:t>’s</w:t>
            </w:r>
            <w:r w:rsidR="00BB1F39">
              <w:rPr>
                <w:lang w:val="en-US"/>
              </w:rPr>
              <w:t xml:space="preserve"> reporting</w:t>
            </w:r>
            <w:r w:rsidR="004C714D" w:rsidRPr="004C714D">
              <w:rPr>
                <w:lang w:val="en-US"/>
              </w:rPr>
              <w:t xml:space="preserve"> according to</w:t>
            </w:r>
            <w:r w:rsidR="00C51FF2">
              <w:rPr>
                <w:lang w:val="en-US"/>
              </w:rPr>
              <w:t xml:space="preserve"> </w:t>
            </w:r>
            <w:r w:rsidR="004C714D" w:rsidRPr="00C91FF4">
              <w:rPr>
                <w:lang w:val="en-US"/>
              </w:rPr>
              <w:t>Art. 6(g) PPWD (94/62/EC as amended by 2018/852) and Commission Implementing Decision 2019/665</w:t>
            </w:r>
            <w:r w:rsidR="004C45E5">
              <w:rPr>
                <w:lang w:val="en-US"/>
              </w:rPr>
              <w:t>.</w:t>
            </w:r>
            <w:r w:rsidR="004C714D" w:rsidRPr="004C714D">
              <w:rPr>
                <w:lang w:val="en-US"/>
              </w:rPr>
              <w:t>The assessment is therefore based on the existing dataset reported according to the PPWD</w:t>
            </w:r>
            <w:r w:rsidR="002C20A3">
              <w:rPr>
                <w:lang w:val="en-US"/>
              </w:rPr>
              <w:t>,</w:t>
            </w:r>
            <w:r w:rsidR="007A07C2">
              <w:rPr>
                <w:lang w:val="en-US"/>
              </w:rPr>
              <w:t xml:space="preserve"> </w:t>
            </w:r>
            <w:r w:rsidR="00426FFC">
              <w:rPr>
                <w:lang w:val="en-US"/>
              </w:rPr>
              <w:t xml:space="preserve">as </w:t>
            </w:r>
            <w:r w:rsidR="008E336F">
              <w:rPr>
                <w:lang w:val="en-US"/>
              </w:rPr>
              <w:t xml:space="preserve">published </w:t>
            </w:r>
            <w:r w:rsidR="00D95A5B">
              <w:rPr>
                <w:lang w:val="en-US"/>
              </w:rPr>
              <w:t xml:space="preserve">by </w:t>
            </w:r>
            <w:r w:rsidR="001D36C7">
              <w:rPr>
                <w:lang w:val="en-US"/>
              </w:rPr>
              <w:t>Eurostat in the dataset</w:t>
            </w:r>
            <w:r w:rsidR="004C714D" w:rsidRPr="004C714D">
              <w:rPr>
                <w:lang w:val="en-US"/>
              </w:rPr>
              <w:t xml:space="preserve"> </w:t>
            </w:r>
            <w:r w:rsidR="00600338">
              <w:rPr>
                <w:lang w:val="en-US"/>
              </w:rPr>
              <w:t>‘</w:t>
            </w:r>
            <w:r w:rsidR="006F779D" w:rsidRPr="006F779D">
              <w:rPr>
                <w:lang w:val="en-US"/>
              </w:rPr>
              <w:t>Packaging waste by waste management operations</w:t>
            </w:r>
            <w:r w:rsidR="00600338">
              <w:rPr>
                <w:lang w:val="en-US"/>
              </w:rPr>
              <w:t>’</w:t>
            </w:r>
            <w:r w:rsidR="004C714D" w:rsidRPr="004C714D">
              <w:rPr>
                <w:lang w:val="en-US"/>
              </w:rPr>
              <w:t xml:space="preserve"> [</w:t>
            </w:r>
            <w:r w:rsidR="004C714D" w:rsidRPr="00741BAA">
              <w:rPr>
                <w:i/>
                <w:iCs/>
                <w:lang w:val="en-US"/>
              </w:rPr>
              <w:t>env_waspac</w:t>
            </w:r>
            <w:r w:rsidR="004C714D" w:rsidRPr="004C714D">
              <w:rPr>
                <w:lang w:val="en-US"/>
              </w:rPr>
              <w:t>].</w:t>
            </w:r>
          </w:p>
          <w:p w14:paraId="7EDBE888" w14:textId="77777777" w:rsidR="009A28DA" w:rsidRDefault="009A28DA" w:rsidP="00971738">
            <w:pPr>
              <w:rPr>
                <w:lang w:val="en-US"/>
              </w:rPr>
            </w:pPr>
          </w:p>
          <w:p w14:paraId="7FF5DD37" w14:textId="4EE28B82" w:rsidR="009A28DA" w:rsidRDefault="009A28DA" w:rsidP="00971738">
            <w:r>
              <w:rPr>
                <w:lang w:val="en-US"/>
              </w:rPr>
              <w:t xml:space="preserve">Data for the early warning assessment on the quantity of packaging waste generated are or will be available for the seven-year period from 2018 to 2024. </w:t>
            </w:r>
          </w:p>
          <w:p w14:paraId="10E9211C" w14:textId="24DA6E24" w:rsidR="004C714D" w:rsidRDefault="004C714D" w:rsidP="00971738"/>
          <w:p w14:paraId="2182645F" w14:textId="77777777" w:rsidR="000C459C" w:rsidRDefault="000C459C" w:rsidP="00971738">
            <w:pPr>
              <w:rPr>
                <w:b/>
                <w:bCs/>
              </w:rPr>
            </w:pPr>
            <w:r w:rsidRPr="47FC7DA8">
              <w:rPr>
                <w:b/>
                <w:bCs/>
              </w:rPr>
              <w:t>Assessment</w:t>
            </w:r>
          </w:p>
          <w:p w14:paraId="310BCC61" w14:textId="77777777" w:rsidR="000C459C" w:rsidRPr="00494893" w:rsidRDefault="000C459C" w:rsidP="00971738">
            <w:pPr>
              <w:rPr>
                <w:b/>
              </w:rPr>
            </w:pPr>
          </w:p>
          <w:tbl>
            <w:tblPr>
              <w:tblStyle w:val="TableGrid"/>
              <w:tblW w:w="0" w:type="auto"/>
              <w:tblLook w:val="06A0" w:firstRow="1" w:lastRow="0" w:firstColumn="1" w:lastColumn="0" w:noHBand="1" w:noVBand="1"/>
            </w:tblPr>
            <w:tblGrid>
              <w:gridCol w:w="2949"/>
              <w:gridCol w:w="2949"/>
              <w:gridCol w:w="3050"/>
            </w:tblGrid>
            <w:tr w:rsidR="0038501E" w:rsidRPr="00141996" w14:paraId="7B7F3E23" w14:textId="77777777" w:rsidTr="00F022CF">
              <w:trPr>
                <w:trHeight w:val="300"/>
              </w:trPr>
              <w:tc>
                <w:tcPr>
                  <w:tcW w:w="2949" w:type="dxa"/>
                  <w:shd w:val="clear" w:color="auto" w:fill="93C8B9"/>
                  <w:vAlign w:val="center"/>
                </w:tcPr>
                <w:p w14:paraId="678C4EAB" w14:textId="185E2D72" w:rsidR="0038501E" w:rsidRPr="00141996" w:rsidRDefault="0038501E" w:rsidP="0038501E">
                  <w:pPr>
                    <w:spacing w:line="259" w:lineRule="auto"/>
                    <w:jc w:val="center"/>
                    <w:rPr>
                      <w:rFonts w:cs="Calibri"/>
                      <w:color w:val="000000" w:themeColor="text1"/>
                      <w:sz w:val="20"/>
                      <w:szCs w:val="20"/>
                    </w:rPr>
                  </w:pPr>
                  <w:r>
                    <w:rPr>
                      <w:rFonts w:cs="Calibri"/>
                      <w:color w:val="000000" w:themeColor="text1"/>
                      <w:sz w:val="20"/>
                      <w:szCs w:val="20"/>
                    </w:rPr>
                    <w:t>Decrease in packaging waste generated by more than 2.5% in</w:t>
                  </w:r>
                  <w:r w:rsidR="001B570E">
                    <w:rPr>
                      <w:rFonts w:cs="Calibri"/>
                      <w:color w:val="000000" w:themeColor="text1"/>
                      <w:sz w:val="20"/>
                      <w:szCs w:val="20"/>
                    </w:rPr>
                    <w:t xml:space="preserve"> </w:t>
                  </w:r>
                  <w:r w:rsidR="001B570E">
                    <w:rPr>
                      <w:color w:val="000000" w:themeColor="text1"/>
                      <w:sz w:val="20"/>
                      <w:szCs w:val="20"/>
                    </w:rPr>
                    <w:t>2024</w:t>
                  </w:r>
                  <w:r>
                    <w:rPr>
                      <w:rFonts w:cs="Calibri"/>
                      <w:color w:val="000000" w:themeColor="text1"/>
                      <w:sz w:val="20"/>
                      <w:szCs w:val="20"/>
                    </w:rPr>
                    <w:t xml:space="preserve"> compared to the base year</w:t>
                  </w:r>
                </w:p>
              </w:tc>
              <w:tc>
                <w:tcPr>
                  <w:tcW w:w="2949" w:type="dxa"/>
                  <w:shd w:val="clear" w:color="auto" w:fill="FDC963"/>
                  <w:vAlign w:val="center"/>
                </w:tcPr>
                <w:p w14:paraId="0CB2E159" w14:textId="008C8FF5" w:rsidR="0038501E" w:rsidRPr="00141996" w:rsidRDefault="0038501E" w:rsidP="0038501E">
                  <w:pPr>
                    <w:spacing w:line="259" w:lineRule="auto"/>
                    <w:jc w:val="center"/>
                    <w:rPr>
                      <w:rFonts w:cs="Calibri"/>
                      <w:color w:val="000000" w:themeColor="text1"/>
                      <w:sz w:val="20"/>
                      <w:szCs w:val="20"/>
                    </w:rPr>
                  </w:pPr>
                  <w:r w:rsidRPr="4D08DDC9">
                    <w:rPr>
                      <w:rFonts w:cs="Calibri"/>
                      <w:color w:val="000000" w:themeColor="text1"/>
                      <w:sz w:val="20"/>
                      <w:szCs w:val="20"/>
                    </w:rPr>
                    <w:t xml:space="preserve">Decrease </w:t>
                  </w:r>
                  <w:r>
                    <w:rPr>
                      <w:rFonts w:cs="Calibri"/>
                      <w:color w:val="000000" w:themeColor="text1"/>
                      <w:sz w:val="20"/>
                      <w:szCs w:val="20"/>
                    </w:rPr>
                    <w:t>in packaging waste generated by</w:t>
                  </w:r>
                  <w:r w:rsidRPr="4D08DDC9">
                    <w:rPr>
                      <w:rFonts w:cs="Calibri"/>
                      <w:color w:val="000000" w:themeColor="text1"/>
                      <w:sz w:val="20"/>
                      <w:szCs w:val="20"/>
                    </w:rPr>
                    <w:t xml:space="preserve"> </w:t>
                  </w:r>
                  <w:r w:rsidRPr="00BD20E6">
                    <w:rPr>
                      <w:rFonts w:cs="Calibri"/>
                      <w:color w:val="000000" w:themeColor="text1"/>
                      <w:sz w:val="20"/>
                      <w:szCs w:val="20"/>
                    </w:rPr>
                    <w:t>0%–</w:t>
                  </w:r>
                  <w:r>
                    <w:rPr>
                      <w:rFonts w:cs="Calibri"/>
                      <w:color w:val="000000" w:themeColor="text1"/>
                      <w:sz w:val="20"/>
                      <w:szCs w:val="20"/>
                    </w:rPr>
                    <w:t>2</w:t>
                  </w:r>
                  <w:r w:rsidRPr="00BD20E6">
                    <w:rPr>
                      <w:rFonts w:cs="Calibri"/>
                      <w:color w:val="000000" w:themeColor="text1"/>
                      <w:sz w:val="20"/>
                      <w:szCs w:val="20"/>
                    </w:rPr>
                    <w:t xml:space="preserve">.5% </w:t>
                  </w:r>
                  <w:r>
                    <w:rPr>
                      <w:rFonts w:cs="Calibri"/>
                      <w:color w:val="000000" w:themeColor="text1"/>
                      <w:sz w:val="20"/>
                      <w:szCs w:val="20"/>
                    </w:rPr>
                    <w:t>in 2024 compared to the baseline</w:t>
                  </w:r>
                </w:p>
              </w:tc>
              <w:tc>
                <w:tcPr>
                  <w:tcW w:w="3050" w:type="dxa"/>
                  <w:shd w:val="clear" w:color="auto" w:fill="E5556A"/>
                  <w:vAlign w:val="center"/>
                </w:tcPr>
                <w:p w14:paraId="457BC409" w14:textId="3DFF0420" w:rsidR="0038501E" w:rsidRDefault="0038501E" w:rsidP="0038501E">
                  <w:pPr>
                    <w:spacing w:line="259" w:lineRule="auto"/>
                    <w:jc w:val="center"/>
                    <w:rPr>
                      <w:rFonts w:cs="Calibri"/>
                      <w:color w:val="000000" w:themeColor="text1"/>
                      <w:sz w:val="20"/>
                      <w:szCs w:val="20"/>
                    </w:rPr>
                  </w:pPr>
                  <w:r>
                    <w:rPr>
                      <w:rFonts w:cs="Calibri"/>
                      <w:color w:val="000000" w:themeColor="text1"/>
                      <w:sz w:val="20"/>
                      <w:szCs w:val="20"/>
                    </w:rPr>
                    <w:t>Increase</w:t>
                  </w:r>
                  <w:r>
                    <w:rPr>
                      <w:color w:val="000000" w:themeColor="text1"/>
                      <w:sz w:val="20"/>
                      <w:szCs w:val="20"/>
                    </w:rPr>
                    <w:t xml:space="preserve"> </w:t>
                  </w:r>
                  <w:r>
                    <w:rPr>
                      <w:rFonts w:cs="Calibri"/>
                      <w:color w:val="000000" w:themeColor="text1"/>
                      <w:sz w:val="20"/>
                      <w:szCs w:val="20"/>
                    </w:rPr>
                    <w:t>in packaging waste generated compared to the baseline</w:t>
                  </w:r>
                </w:p>
                <w:p w14:paraId="381C69A8" w14:textId="77777777" w:rsidR="0038501E" w:rsidRDefault="0038501E" w:rsidP="0038501E">
                  <w:pPr>
                    <w:spacing w:line="259" w:lineRule="auto"/>
                    <w:jc w:val="center"/>
                    <w:rPr>
                      <w:rFonts w:cs="Calibri"/>
                      <w:color w:val="000000" w:themeColor="text1"/>
                      <w:sz w:val="20"/>
                      <w:szCs w:val="20"/>
                    </w:rPr>
                  </w:pPr>
                  <w:r>
                    <w:rPr>
                      <w:rFonts w:cs="Calibri"/>
                      <w:color w:val="000000" w:themeColor="text1"/>
                      <w:sz w:val="20"/>
                      <w:szCs w:val="20"/>
                    </w:rPr>
                    <w:t xml:space="preserve">OR </w:t>
                  </w:r>
                </w:p>
                <w:p w14:paraId="350E2A73" w14:textId="77777777" w:rsidR="0038501E" w:rsidRPr="00141996" w:rsidRDefault="0038501E" w:rsidP="0038501E">
                  <w:pPr>
                    <w:spacing w:line="259" w:lineRule="auto"/>
                    <w:jc w:val="center"/>
                    <w:rPr>
                      <w:rFonts w:cs="Calibri"/>
                      <w:color w:val="000000" w:themeColor="text1"/>
                      <w:sz w:val="20"/>
                      <w:szCs w:val="20"/>
                    </w:rPr>
                  </w:pPr>
                  <w:r>
                    <w:rPr>
                      <w:rFonts w:cs="Calibri"/>
                      <w:color w:val="000000" w:themeColor="text1"/>
                      <w:sz w:val="20"/>
                      <w:szCs w:val="20"/>
                    </w:rPr>
                    <w:t>Data according to reporting rules not available</w:t>
                  </w:r>
                </w:p>
              </w:tc>
            </w:tr>
          </w:tbl>
          <w:p w14:paraId="5FE301E4" w14:textId="61527487" w:rsidR="003F078A" w:rsidRPr="00F022CF" w:rsidRDefault="003B631B" w:rsidP="00971738">
            <w:pPr>
              <w:rPr>
                <w:sz w:val="20"/>
                <w:szCs w:val="20"/>
              </w:rPr>
            </w:pPr>
            <w:r w:rsidRPr="00F022CF">
              <w:rPr>
                <w:rFonts w:cs="Calibri"/>
                <w:b/>
                <w:bCs/>
                <w:sz w:val="20"/>
                <w:szCs w:val="20"/>
              </w:rPr>
              <w:t>Note:</w:t>
            </w:r>
            <w:r w:rsidRPr="00F022CF">
              <w:rPr>
                <w:rFonts w:cs="Calibri"/>
                <w:sz w:val="20"/>
                <w:szCs w:val="20"/>
              </w:rPr>
              <w:t xml:space="preserve"> The threshold of </w:t>
            </w:r>
            <w:r w:rsidR="0038501E" w:rsidRPr="00F022CF">
              <w:rPr>
                <w:rFonts w:cs="Calibri"/>
                <w:sz w:val="20"/>
                <w:szCs w:val="20"/>
              </w:rPr>
              <w:t>2</w:t>
            </w:r>
            <w:r w:rsidRPr="00F022CF">
              <w:rPr>
                <w:rFonts w:cs="Calibri"/>
                <w:sz w:val="20"/>
                <w:szCs w:val="20"/>
              </w:rPr>
              <w:t>.5% is derived from a linear path for meeting the target between the baseline value and the target value in the period 2023-2030.</w:t>
            </w:r>
          </w:p>
          <w:p w14:paraId="0F9C8A77" w14:textId="77777777" w:rsidR="003B631B" w:rsidRDefault="003B631B" w:rsidP="00971738"/>
          <w:p w14:paraId="5D0C833E" w14:textId="77777777" w:rsidR="000C459C" w:rsidRDefault="000C459C" w:rsidP="00971738">
            <w:pPr>
              <w:rPr>
                <w:b/>
              </w:rPr>
            </w:pPr>
            <w:r w:rsidRPr="000B4960">
              <w:rPr>
                <w:b/>
              </w:rPr>
              <w:t>Weight</w:t>
            </w:r>
          </w:p>
          <w:p w14:paraId="02BDCA8F" w14:textId="67B039F0" w:rsidR="00774899" w:rsidRPr="005B53C2" w:rsidRDefault="00774899" w:rsidP="00971738">
            <w:pPr>
              <w:rPr>
                <w:bCs/>
              </w:rPr>
            </w:pPr>
            <w:r w:rsidRPr="005B53C2">
              <w:rPr>
                <w:bCs/>
              </w:rPr>
              <w:t>2</w:t>
            </w:r>
          </w:p>
          <w:p w14:paraId="1D3DCF0A" w14:textId="69E076DF" w:rsidR="002D62A4" w:rsidRDefault="00E82A28" w:rsidP="00971738">
            <w:r>
              <w:t>In</w:t>
            </w:r>
            <w:r w:rsidR="005B1661">
              <w:t xml:space="preserve"> </w:t>
            </w:r>
            <w:r w:rsidR="009E26BC">
              <w:t>the</w:t>
            </w:r>
            <w:r w:rsidR="005B1661">
              <w:t xml:space="preserve"> Early </w:t>
            </w:r>
            <w:r w:rsidR="00875021">
              <w:t>W</w:t>
            </w:r>
            <w:r w:rsidR="005B1661">
              <w:t xml:space="preserve">arning </w:t>
            </w:r>
            <w:r w:rsidR="009E26BC">
              <w:t>methodologies related to recycling targets</w:t>
            </w:r>
            <w:r w:rsidR="007B19C6">
              <w:t>, the</w:t>
            </w:r>
            <w:r w:rsidR="00D423EA">
              <w:t xml:space="preserve"> </w:t>
            </w:r>
            <w:r w:rsidR="007B19C6">
              <w:t>‘</w:t>
            </w:r>
            <w:r w:rsidR="00524253">
              <w:t>distance to target</w:t>
            </w:r>
            <w:r w:rsidR="007B19C6">
              <w:t>’</w:t>
            </w:r>
            <w:r w:rsidR="00524253">
              <w:t xml:space="preserve"> </w:t>
            </w:r>
            <w:r w:rsidR="007B19C6">
              <w:t xml:space="preserve">SRF </w:t>
            </w:r>
            <w:r w:rsidR="00062DC2">
              <w:t>is assigned</w:t>
            </w:r>
            <w:r w:rsidR="00253294">
              <w:t xml:space="preserve"> a w</w:t>
            </w:r>
            <w:r w:rsidR="00E35DD8">
              <w:t>e</w:t>
            </w:r>
            <w:r w:rsidR="00253294">
              <w:t>ight</w:t>
            </w:r>
            <w:r w:rsidR="00C66328">
              <w:t xml:space="preserve"> of 5</w:t>
            </w:r>
            <w:r w:rsidR="005E5980">
              <w:t xml:space="preserve">. However, due to the </w:t>
            </w:r>
            <w:r w:rsidR="002F70B6">
              <w:t xml:space="preserve">significantly </w:t>
            </w:r>
            <w:r w:rsidR="00D23AC2">
              <w:t xml:space="preserve">smaller </w:t>
            </w:r>
            <w:r w:rsidR="005E5980">
              <w:t xml:space="preserve">number of SRFs </w:t>
            </w:r>
            <w:r w:rsidR="00732D41">
              <w:t xml:space="preserve">used </w:t>
            </w:r>
            <w:r w:rsidR="005E5980">
              <w:t xml:space="preserve">for </w:t>
            </w:r>
            <w:r w:rsidR="00F37237">
              <w:t>assessing</w:t>
            </w:r>
            <w:r w:rsidR="005E5980">
              <w:t xml:space="preserve"> the </w:t>
            </w:r>
            <w:r w:rsidR="00027BBC">
              <w:t xml:space="preserve">packaging waste </w:t>
            </w:r>
            <w:r w:rsidR="00815D7F">
              <w:t xml:space="preserve">reduction </w:t>
            </w:r>
            <w:r w:rsidR="00027BBC">
              <w:t>target</w:t>
            </w:r>
            <w:r w:rsidR="00417A6B">
              <w:t>, a lower w</w:t>
            </w:r>
            <w:r w:rsidR="006B663C">
              <w:t>eight</w:t>
            </w:r>
            <w:r w:rsidR="00753B34">
              <w:t xml:space="preserve"> of 2 is considered </w:t>
            </w:r>
            <w:r w:rsidR="00F21371">
              <w:t xml:space="preserve">more appropriate </w:t>
            </w:r>
            <w:r w:rsidR="00D9525B">
              <w:t xml:space="preserve">to reflect the relative </w:t>
            </w:r>
            <w:r w:rsidR="004002B9">
              <w:t xml:space="preserve">importance of this </w:t>
            </w:r>
            <w:r w:rsidR="00A04A5E">
              <w:t>SRF</w:t>
            </w:r>
            <w:r w:rsidR="004002B9">
              <w:t xml:space="preserve"> within the limited </w:t>
            </w:r>
            <w:r w:rsidR="00A43AAD">
              <w:t xml:space="preserve">set of </w:t>
            </w:r>
            <w:r w:rsidR="00C95880">
              <w:t>packa</w:t>
            </w:r>
            <w:r w:rsidR="00AD223C">
              <w:t>g</w:t>
            </w:r>
            <w:r w:rsidR="00C95880">
              <w:t>ing</w:t>
            </w:r>
            <w:r w:rsidR="00E9537C">
              <w:t>-related SRFs</w:t>
            </w:r>
            <w:r w:rsidR="00C35878">
              <w:t>.</w:t>
            </w:r>
            <w:r w:rsidR="00027BBC">
              <w:t xml:space="preserve"> </w:t>
            </w:r>
          </w:p>
          <w:p w14:paraId="44720BAC" w14:textId="77777777" w:rsidR="000C459C" w:rsidRDefault="000C459C" w:rsidP="00971738"/>
          <w:p w14:paraId="66369FD9" w14:textId="2E2FC33E" w:rsidR="000C459C" w:rsidRPr="0052165C" w:rsidRDefault="00E34207" w:rsidP="00971738">
            <w:pPr>
              <w:rPr>
                <w:b/>
              </w:rPr>
            </w:pPr>
            <w:r>
              <w:rPr>
                <w:b/>
              </w:rPr>
              <w:t>C</w:t>
            </w:r>
            <w:r w:rsidR="000C459C">
              <w:rPr>
                <w:b/>
              </w:rPr>
              <w:t>onsiderations for the assessment</w:t>
            </w:r>
          </w:p>
          <w:p w14:paraId="1CFC9F2D" w14:textId="3C4F0CC8" w:rsidR="000C459C" w:rsidRDefault="00787BCD" w:rsidP="00971738">
            <w:r>
              <w:t xml:space="preserve">According to Art. 43(8) of the </w:t>
            </w:r>
            <w:r w:rsidR="00E602FE">
              <w:t>PPWR, b</w:t>
            </w:r>
            <w:r w:rsidR="00CF3422" w:rsidRPr="00CF3422">
              <w:t>y way of derogation</w:t>
            </w:r>
            <w:r w:rsidR="00F24D82">
              <w:t xml:space="preserve">, </w:t>
            </w:r>
            <w:r w:rsidR="00CF3422" w:rsidRPr="00CF3422">
              <w:t xml:space="preserve">MS may, by 31 December 2025, request the Commission to use a base year other than 2018 for </w:t>
            </w:r>
            <w:r w:rsidR="009E26BC">
              <w:t>showing compliance with</w:t>
            </w:r>
            <w:r w:rsidR="00CF3422" w:rsidRPr="00CF3422">
              <w:t xml:space="preserve"> the target. If a M</w:t>
            </w:r>
            <w:r w:rsidR="004658FA">
              <w:t>S</w:t>
            </w:r>
            <w:r w:rsidR="00CF3422" w:rsidRPr="00CF3422">
              <w:t xml:space="preserve"> makes such request, the Commission may allow the </w:t>
            </w:r>
            <w:r w:rsidR="004658FA">
              <w:t>MS</w:t>
            </w:r>
            <w:r w:rsidR="00CF3422" w:rsidRPr="00CF3422">
              <w:t xml:space="preserve"> to use </w:t>
            </w:r>
            <w:r w:rsidR="00CF3422" w:rsidRPr="00092DBC">
              <w:t xml:space="preserve">such other base year for the purpose of calculating the target on </w:t>
            </w:r>
            <w:r w:rsidR="00254D5A" w:rsidRPr="00092DBC">
              <w:t xml:space="preserve">the </w:t>
            </w:r>
            <w:r w:rsidR="00CF3422" w:rsidRPr="00092DBC">
              <w:t xml:space="preserve">condition that the </w:t>
            </w:r>
            <w:r w:rsidR="007659DF" w:rsidRPr="00092DBC">
              <w:t>MS</w:t>
            </w:r>
            <w:r w:rsidR="00CF3422" w:rsidRPr="00092DBC">
              <w:t xml:space="preserve"> provide</w:t>
            </w:r>
            <w:r w:rsidR="008C49A7" w:rsidRPr="00092DBC">
              <w:t>s</w:t>
            </w:r>
            <w:r w:rsidR="00CF3422" w:rsidRPr="00092DBC">
              <w:t xml:space="preserve"> substantiated evidence</w:t>
            </w:r>
            <w:r w:rsidR="007659DF" w:rsidRPr="00092DBC">
              <w:t>.</w:t>
            </w:r>
            <w:r w:rsidR="00383BAD" w:rsidRPr="00092DBC">
              <w:t xml:space="preserve"> In the </w:t>
            </w:r>
            <w:r w:rsidR="00A743EF" w:rsidRPr="00092DBC">
              <w:t xml:space="preserve">early warning </w:t>
            </w:r>
            <w:r w:rsidR="00383BAD" w:rsidRPr="00092DBC">
              <w:t>assessment, a different base year</w:t>
            </w:r>
            <w:r w:rsidR="00250308" w:rsidRPr="00092DBC">
              <w:t xml:space="preserve"> </w:t>
            </w:r>
            <w:r w:rsidR="00CA49BE" w:rsidRPr="00092DBC">
              <w:t>will</w:t>
            </w:r>
            <w:r w:rsidR="00250308" w:rsidRPr="00092DBC">
              <w:t xml:space="preserve"> be </w:t>
            </w:r>
            <w:r w:rsidR="00A743EF" w:rsidRPr="00092DBC">
              <w:t>used</w:t>
            </w:r>
            <w:r w:rsidR="00250308" w:rsidRPr="00092DBC">
              <w:t xml:space="preserve"> in case the derogation has been </w:t>
            </w:r>
            <w:r w:rsidR="006B546D" w:rsidRPr="00092DBC">
              <w:t xml:space="preserve">formally </w:t>
            </w:r>
            <w:r w:rsidR="00250308" w:rsidRPr="00092DBC">
              <w:t>acce</w:t>
            </w:r>
            <w:r w:rsidR="00A80A82" w:rsidRPr="00092DBC">
              <w:t>pted by the European Commission</w:t>
            </w:r>
            <w:r w:rsidR="006B546D" w:rsidRPr="00092DBC">
              <w:t>.</w:t>
            </w:r>
          </w:p>
          <w:p w14:paraId="72A592AC" w14:textId="77777777" w:rsidR="00AF0707" w:rsidRDefault="00AF0707" w:rsidP="00971738"/>
          <w:p w14:paraId="0E5DB15C" w14:textId="4D48337F" w:rsidR="00C874BD" w:rsidRDefault="00E44842" w:rsidP="00143282">
            <w:r>
              <w:t xml:space="preserve">According to Article 43(2) PPWR the European Commission should develop a tourism correction factor for the generation of packaging waste. However, as the methodology is due by February 2027, such a correction factor </w:t>
            </w:r>
            <w:r w:rsidR="009E26BC">
              <w:t>is</w:t>
            </w:r>
            <w:r>
              <w:t xml:space="preserve"> not taken into account in this </w:t>
            </w:r>
            <w:r w:rsidR="009E26BC">
              <w:t>methodology</w:t>
            </w:r>
            <w:r>
              <w:t xml:space="preserve">. </w:t>
            </w:r>
          </w:p>
          <w:p w14:paraId="2B61F8F0" w14:textId="77777777" w:rsidR="008C40B1" w:rsidRDefault="008C40B1" w:rsidP="00143282"/>
          <w:p w14:paraId="6C31D146" w14:textId="65D4DDBF" w:rsidR="008C40B1" w:rsidRPr="002F210B" w:rsidRDefault="008C40B1" w:rsidP="008C40B1">
            <w:pPr>
              <w:rPr>
                <w:lang w:val="en-US"/>
              </w:rPr>
            </w:pPr>
            <w:r w:rsidRPr="00631CBB">
              <w:rPr>
                <w:b/>
                <w:bCs/>
              </w:rPr>
              <w:t>Specific for the EEA-EFTA States:</w:t>
            </w:r>
            <w:r w:rsidRPr="00514924">
              <w:t xml:space="preserve"> Due to delays inherent in the EEA Agreement, the new reporting rules enter into force later in time for the EEA EFTA States than for the EU Member States. </w:t>
            </w:r>
            <w:r w:rsidRPr="00631CBB">
              <w:t>The EEA EFTA States will therefore be assessed based on the reporting rules legally in force at the time of the assessment</w:t>
            </w:r>
            <w:r w:rsidRPr="008426D4">
              <w:t>, or upcoming reporting rules in case of voluntary reporting</w:t>
            </w:r>
            <w:r w:rsidRPr="00631CBB">
              <w:t>.</w:t>
            </w:r>
          </w:p>
        </w:tc>
      </w:tr>
    </w:tbl>
    <w:p w14:paraId="38A83449" w14:textId="77777777" w:rsidR="007521E8" w:rsidRDefault="007521E8" w:rsidP="00445D3E"/>
    <w:p w14:paraId="7B88309A" w14:textId="637B5380" w:rsidR="00524D1D" w:rsidRPr="009A1694" w:rsidRDefault="00524D1D" w:rsidP="00EC08A9">
      <w:pPr>
        <w:pStyle w:val="Heading2"/>
      </w:pPr>
      <w:bookmarkStart w:id="5" w:name="_Toc215493097"/>
      <w:r>
        <w:t>SRF PWP–</w:t>
      </w:r>
      <w:r w:rsidR="00005A59">
        <w:t>1</w:t>
      </w:r>
      <w:r>
        <w:t>.</w:t>
      </w:r>
      <w:r w:rsidR="00005A59">
        <w:t>2</w:t>
      </w:r>
      <w:r>
        <w:t xml:space="preserve"> </w:t>
      </w:r>
      <w:r w:rsidR="00005A59">
        <w:t>P</w:t>
      </w:r>
      <w:r>
        <w:t>ast trend</w:t>
      </w:r>
      <w:r w:rsidR="00BA376E">
        <w:t xml:space="preserve"> in packaging waste generation</w:t>
      </w:r>
      <w:bookmarkEnd w:id="5"/>
    </w:p>
    <w:p w14:paraId="7E57064B" w14:textId="77777777" w:rsidR="00445D3E" w:rsidRDefault="00445D3E" w:rsidP="00445D3E"/>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0D2159" w14:paraId="5CB61BFE" w14:textId="77777777" w:rsidTr="00F022CF">
        <w:tc>
          <w:tcPr>
            <w:tcW w:w="9174" w:type="dxa"/>
          </w:tcPr>
          <w:p w14:paraId="37D98C50" w14:textId="77777777" w:rsidR="000D2159" w:rsidRPr="00BF7AF4" w:rsidRDefault="000D2159">
            <w:pPr>
              <w:rPr>
                <w:b/>
              </w:rPr>
            </w:pPr>
            <w:r w:rsidRPr="00BF7AF4">
              <w:rPr>
                <w:b/>
              </w:rPr>
              <w:t>Description and relevance</w:t>
            </w:r>
          </w:p>
          <w:p w14:paraId="2BC2F4D0" w14:textId="6165BF79" w:rsidR="00D37356" w:rsidRPr="00D37356" w:rsidRDefault="000F293E" w:rsidP="00D37356">
            <w:r w:rsidRPr="000F293E">
              <w:t xml:space="preserve">The historical trend in per capita packaging waste generation provides an indication of a Member State’s past efforts in </w:t>
            </w:r>
            <w:r w:rsidR="00745E9C">
              <w:t xml:space="preserve">packaging </w:t>
            </w:r>
            <w:r w:rsidRPr="000F293E">
              <w:t>waste prevention</w:t>
            </w:r>
            <w:r w:rsidR="00746D67">
              <w:t xml:space="preserve">. </w:t>
            </w:r>
            <w:r w:rsidR="00D37356" w:rsidRPr="00D37356">
              <w:t xml:space="preserve">A consistent decrease over the past three years may reflect effective policy measures or systemic changes supporting waste reduction, while an upward or fluctuating trend could suggest limited or ineffective action. MS showing a significant or sustained decline in packaging waste generation can offer valuable </w:t>
            </w:r>
            <w:r w:rsidR="009A7B07">
              <w:t>insights</w:t>
            </w:r>
            <w:r w:rsidR="00D37356" w:rsidRPr="00D37356">
              <w:t xml:space="preserve"> on the impact and success of implemented prevention measures. </w:t>
            </w:r>
          </w:p>
          <w:p w14:paraId="54429BC5" w14:textId="77777777" w:rsidR="00276A9C" w:rsidRDefault="00276A9C"/>
          <w:p w14:paraId="55B7C80B" w14:textId="77777777" w:rsidR="000D2159" w:rsidRPr="00494893" w:rsidRDefault="000D2159">
            <w:pPr>
              <w:rPr>
                <w:b/>
              </w:rPr>
            </w:pPr>
            <w:r w:rsidRPr="00494893">
              <w:rPr>
                <w:b/>
              </w:rPr>
              <w:t>Source</w:t>
            </w:r>
          </w:p>
          <w:p w14:paraId="5906BC05" w14:textId="4D599EC9" w:rsidR="0020102E" w:rsidRDefault="00595647" w:rsidP="00595647">
            <w:pPr>
              <w:rPr>
                <w:lang w:val="en-US"/>
              </w:rPr>
            </w:pPr>
            <w:r>
              <w:rPr>
                <w:lang w:val="en-US"/>
              </w:rPr>
              <w:t>These data come from MS’s reporting</w:t>
            </w:r>
            <w:r w:rsidRPr="004C714D">
              <w:rPr>
                <w:lang w:val="en-US"/>
              </w:rPr>
              <w:t xml:space="preserve"> according to</w:t>
            </w:r>
            <w:r>
              <w:rPr>
                <w:lang w:val="en-US"/>
              </w:rPr>
              <w:t xml:space="preserve"> </w:t>
            </w:r>
            <w:r w:rsidRPr="00C91FF4">
              <w:rPr>
                <w:lang w:val="en-US"/>
              </w:rPr>
              <w:t>Art. 6(g) PPWD (94/62/EC as amended by 2018/852) and Commission Implementing Decision 2019/665</w:t>
            </w:r>
            <w:r>
              <w:rPr>
                <w:lang w:val="en-US"/>
              </w:rPr>
              <w:t>.</w:t>
            </w:r>
            <w:r w:rsidR="006A30A5">
              <w:rPr>
                <w:lang w:val="en-US"/>
              </w:rPr>
              <w:t xml:space="preserve"> </w:t>
            </w:r>
            <w:r w:rsidRPr="004C714D">
              <w:rPr>
                <w:lang w:val="en-US"/>
              </w:rPr>
              <w:t>The assessment is therefore based on the existing dataset reported according to the PPWD</w:t>
            </w:r>
            <w:r>
              <w:rPr>
                <w:lang w:val="en-US"/>
              </w:rPr>
              <w:t>, as published by Eurostat in the dataset</w:t>
            </w:r>
            <w:r w:rsidRPr="004C714D">
              <w:rPr>
                <w:lang w:val="en-US"/>
              </w:rPr>
              <w:t xml:space="preserve"> </w:t>
            </w:r>
            <w:r>
              <w:rPr>
                <w:lang w:val="en-US"/>
              </w:rPr>
              <w:t>‘</w:t>
            </w:r>
            <w:r w:rsidRPr="006F779D">
              <w:rPr>
                <w:lang w:val="en-US"/>
              </w:rPr>
              <w:t>Packaging waste by waste management operations</w:t>
            </w:r>
            <w:r>
              <w:rPr>
                <w:lang w:val="en-US"/>
              </w:rPr>
              <w:t>’</w:t>
            </w:r>
            <w:r w:rsidRPr="004C714D">
              <w:rPr>
                <w:lang w:val="en-US"/>
              </w:rPr>
              <w:t xml:space="preserve"> [</w:t>
            </w:r>
            <w:r w:rsidRPr="00741BAA">
              <w:rPr>
                <w:i/>
                <w:iCs/>
                <w:lang w:val="en-US"/>
              </w:rPr>
              <w:t>env_waspac</w:t>
            </w:r>
            <w:r w:rsidRPr="004C714D">
              <w:rPr>
                <w:lang w:val="en-US"/>
              </w:rPr>
              <w:t>].</w:t>
            </w:r>
          </w:p>
          <w:p w14:paraId="471B16A2" w14:textId="77777777" w:rsidR="00ED1D31" w:rsidRDefault="00ED1D31" w:rsidP="00595647">
            <w:pPr>
              <w:rPr>
                <w:lang w:val="en-US"/>
              </w:rPr>
            </w:pPr>
          </w:p>
          <w:p w14:paraId="15F970D2" w14:textId="1896D90B" w:rsidR="000D2159" w:rsidRDefault="0020102E">
            <w:pPr>
              <w:rPr>
                <w:lang w:val="en-US"/>
              </w:rPr>
            </w:pPr>
            <w:r>
              <w:rPr>
                <w:lang w:val="en-US"/>
              </w:rPr>
              <w:t>Data for the early warning assessment on the quantity of packaging waste generated are or will become available for the seven-year period from 2018 to 2024.</w:t>
            </w:r>
          </w:p>
          <w:p w14:paraId="6ACD8D10" w14:textId="77777777" w:rsidR="00ED1D31" w:rsidRDefault="00ED1D31">
            <w:pPr>
              <w:rPr>
                <w:b/>
                <w:bCs/>
              </w:rPr>
            </w:pPr>
          </w:p>
          <w:p w14:paraId="1D69E5F5" w14:textId="77777777" w:rsidR="000D2159" w:rsidRDefault="000D2159">
            <w:pPr>
              <w:rPr>
                <w:b/>
                <w:bCs/>
              </w:rPr>
            </w:pPr>
            <w:r w:rsidRPr="47FC7DA8">
              <w:rPr>
                <w:b/>
                <w:bCs/>
              </w:rPr>
              <w:t>Assessment</w:t>
            </w:r>
          </w:p>
          <w:p w14:paraId="03694DE8" w14:textId="77777777" w:rsidR="00015F58" w:rsidRPr="00494893" w:rsidRDefault="00015F58" w:rsidP="00015F58">
            <w:pPr>
              <w:rPr>
                <w:b/>
              </w:rPr>
            </w:pPr>
          </w:p>
          <w:tbl>
            <w:tblPr>
              <w:tblStyle w:val="TableGrid"/>
              <w:tblW w:w="0" w:type="auto"/>
              <w:tblLook w:val="06A0" w:firstRow="1" w:lastRow="0" w:firstColumn="1" w:lastColumn="0" w:noHBand="1" w:noVBand="1"/>
            </w:tblPr>
            <w:tblGrid>
              <w:gridCol w:w="2986"/>
              <w:gridCol w:w="2981"/>
              <w:gridCol w:w="2981"/>
            </w:tblGrid>
            <w:tr w:rsidR="00D5220A" w14:paraId="6045C627" w14:textId="77777777">
              <w:trPr>
                <w:trHeight w:val="983"/>
              </w:trPr>
              <w:tc>
                <w:tcPr>
                  <w:tcW w:w="3082" w:type="dxa"/>
                  <w:shd w:val="clear" w:color="auto" w:fill="93C8B9"/>
                  <w:vAlign w:val="center"/>
                </w:tcPr>
                <w:p w14:paraId="7283C5E8" w14:textId="41CFF103" w:rsidR="00015F58" w:rsidRDefault="0085390C" w:rsidP="00015F58">
                  <w:pPr>
                    <w:spacing w:line="259" w:lineRule="auto"/>
                    <w:jc w:val="center"/>
                    <w:rPr>
                      <w:rFonts w:cs="Calibri"/>
                      <w:color w:val="000000" w:themeColor="text1"/>
                      <w:sz w:val="20"/>
                      <w:szCs w:val="20"/>
                    </w:rPr>
                  </w:pPr>
                  <w:r>
                    <w:rPr>
                      <w:rFonts w:cs="Calibri"/>
                      <w:color w:val="000000" w:themeColor="text1"/>
                      <w:sz w:val="20"/>
                      <w:szCs w:val="20"/>
                    </w:rPr>
                    <w:t>Decrease in each of the last 3 years</w:t>
                  </w:r>
                  <w:r w:rsidR="00AE5FD8">
                    <w:rPr>
                      <w:rFonts w:cs="Calibri"/>
                      <w:color w:val="000000" w:themeColor="text1"/>
                      <w:sz w:val="20"/>
                      <w:szCs w:val="20"/>
                    </w:rPr>
                    <w:t xml:space="preserve"> compared to </w:t>
                  </w:r>
                  <w:r w:rsidR="00D054D2">
                    <w:rPr>
                      <w:rFonts w:cs="Calibri"/>
                      <w:color w:val="000000" w:themeColor="text1"/>
                      <w:sz w:val="20"/>
                      <w:szCs w:val="20"/>
                    </w:rPr>
                    <w:t xml:space="preserve">each </w:t>
                  </w:r>
                  <w:r w:rsidR="005219ED">
                    <w:rPr>
                      <w:rFonts w:cs="Calibri"/>
                      <w:color w:val="000000" w:themeColor="text1"/>
                      <w:sz w:val="20"/>
                      <w:szCs w:val="20"/>
                    </w:rPr>
                    <w:t xml:space="preserve">preceding </w:t>
                  </w:r>
                  <w:r w:rsidR="00AE5FD8">
                    <w:rPr>
                      <w:rFonts w:cs="Calibri"/>
                      <w:color w:val="000000" w:themeColor="text1"/>
                      <w:sz w:val="20"/>
                      <w:szCs w:val="20"/>
                    </w:rPr>
                    <w:t>year</w:t>
                  </w:r>
                </w:p>
              </w:tc>
              <w:tc>
                <w:tcPr>
                  <w:tcW w:w="3082" w:type="dxa"/>
                  <w:shd w:val="clear" w:color="auto" w:fill="FDC963"/>
                  <w:vAlign w:val="center"/>
                </w:tcPr>
                <w:p w14:paraId="39D4F384" w14:textId="3F4B4861" w:rsidR="00015F58" w:rsidRDefault="00291616" w:rsidP="00015F58">
                  <w:pPr>
                    <w:spacing w:line="259" w:lineRule="auto"/>
                    <w:jc w:val="center"/>
                    <w:rPr>
                      <w:rFonts w:cs="Calibri"/>
                      <w:color w:val="000000" w:themeColor="text1"/>
                      <w:sz w:val="20"/>
                      <w:szCs w:val="20"/>
                    </w:rPr>
                  </w:pPr>
                  <w:r w:rsidRPr="00291616">
                    <w:rPr>
                      <w:rFonts w:cs="Calibri"/>
                      <w:color w:val="000000" w:themeColor="text1"/>
                      <w:sz w:val="20"/>
                      <w:szCs w:val="20"/>
                    </w:rPr>
                    <w:t>2 years with decrease over the last 3 years</w:t>
                  </w:r>
                </w:p>
              </w:tc>
              <w:tc>
                <w:tcPr>
                  <w:tcW w:w="3082" w:type="dxa"/>
                  <w:shd w:val="clear" w:color="auto" w:fill="E5556A"/>
                  <w:vAlign w:val="center"/>
                </w:tcPr>
                <w:p w14:paraId="2D3714FC" w14:textId="53D16CF0" w:rsidR="00015F58" w:rsidRDefault="00ED1D31" w:rsidP="00015F58">
                  <w:pPr>
                    <w:spacing w:line="259" w:lineRule="auto"/>
                    <w:jc w:val="center"/>
                    <w:rPr>
                      <w:rFonts w:cs="Calibri"/>
                      <w:color w:val="000000" w:themeColor="text1"/>
                      <w:sz w:val="20"/>
                      <w:szCs w:val="20"/>
                    </w:rPr>
                  </w:pPr>
                  <w:r>
                    <w:rPr>
                      <w:rFonts w:cs="Calibri"/>
                      <w:color w:val="000000" w:themeColor="text1"/>
                      <w:sz w:val="20"/>
                      <w:szCs w:val="20"/>
                    </w:rPr>
                    <w:t xml:space="preserve">None or only one </w:t>
                  </w:r>
                  <w:r w:rsidR="00D5220A">
                    <w:rPr>
                      <w:rFonts w:cs="Calibri"/>
                      <w:color w:val="000000" w:themeColor="text1"/>
                      <w:sz w:val="20"/>
                      <w:szCs w:val="20"/>
                    </w:rPr>
                    <w:t xml:space="preserve">year </w:t>
                  </w:r>
                  <w:r w:rsidR="00620EF4">
                    <w:rPr>
                      <w:rFonts w:cs="Calibri"/>
                      <w:color w:val="000000" w:themeColor="text1"/>
                      <w:sz w:val="20"/>
                      <w:szCs w:val="20"/>
                    </w:rPr>
                    <w:t>with decrease over the last 3 years or no data available</w:t>
                  </w:r>
                </w:p>
              </w:tc>
            </w:tr>
          </w:tbl>
          <w:p w14:paraId="4F567388" w14:textId="5E0CDC7C" w:rsidR="000D2159" w:rsidRDefault="000D2159"/>
          <w:p w14:paraId="429B0132" w14:textId="77777777" w:rsidR="000D2159" w:rsidRPr="000B4960" w:rsidRDefault="000D2159">
            <w:pPr>
              <w:rPr>
                <w:b/>
              </w:rPr>
            </w:pPr>
            <w:r w:rsidRPr="000B4960">
              <w:rPr>
                <w:b/>
              </w:rPr>
              <w:t>Weight</w:t>
            </w:r>
          </w:p>
          <w:p w14:paraId="725908DE" w14:textId="2C780069" w:rsidR="000D2159" w:rsidRPr="007F1985" w:rsidRDefault="000D2159">
            <w:r>
              <w:t>1</w:t>
            </w:r>
          </w:p>
        </w:tc>
      </w:tr>
    </w:tbl>
    <w:p w14:paraId="6FCF8CAB" w14:textId="77777777" w:rsidR="00005A59" w:rsidRPr="006746A9" w:rsidRDefault="00005A59" w:rsidP="00445D3E"/>
    <w:p w14:paraId="22E668CA" w14:textId="77777777" w:rsidR="00BE5E6F" w:rsidRDefault="00BE5E6F" w:rsidP="00BE5E6F"/>
    <w:p w14:paraId="19D07D82" w14:textId="13762D4E" w:rsidR="00BD7C41" w:rsidRDefault="00BD7C41">
      <w:pPr>
        <w:jc w:val="left"/>
        <w:rPr>
          <w:b/>
          <w:color w:val="008173"/>
          <w:sz w:val="28"/>
        </w:rPr>
      </w:pPr>
    </w:p>
    <w:p w14:paraId="36CEC364" w14:textId="77777777" w:rsidR="00B80759" w:rsidRDefault="00B80759">
      <w:pPr>
        <w:jc w:val="left"/>
        <w:rPr>
          <w:b/>
          <w:color w:val="008173"/>
          <w:sz w:val="28"/>
        </w:rPr>
      </w:pPr>
      <w:r>
        <w:br w:type="page"/>
      </w:r>
    </w:p>
    <w:p w14:paraId="21FB6B8C" w14:textId="5F3CB3E8" w:rsidR="00AA3149" w:rsidRDefault="008F6730" w:rsidP="00AA3149">
      <w:pPr>
        <w:pStyle w:val="Heading1"/>
      </w:pPr>
      <w:bookmarkStart w:id="6" w:name="_Toc215493098"/>
      <w:r w:rsidRPr="008F6730">
        <w:lastRenderedPageBreak/>
        <w:t>National measures to reduce packaging waste, beyond PPWR obligations</w:t>
      </w:r>
      <w:bookmarkEnd w:id="6"/>
    </w:p>
    <w:p w14:paraId="22B11031" w14:textId="244D1EF0" w:rsidR="006444C4" w:rsidRDefault="006444C4" w:rsidP="006444C4">
      <w:r>
        <w:t xml:space="preserve">The European Commission’s </w:t>
      </w:r>
      <w:hyperlink r:id="rId23" w:history="1">
        <w:r w:rsidRPr="006444C4">
          <w:rPr>
            <w:rStyle w:val="Hyperlink"/>
          </w:rPr>
          <w:t xml:space="preserve">Impact </w:t>
        </w:r>
        <w:r w:rsidR="00ED1D31">
          <w:rPr>
            <w:rStyle w:val="Hyperlink"/>
          </w:rPr>
          <w:t>A</w:t>
        </w:r>
        <w:r w:rsidRPr="006444C4">
          <w:rPr>
            <w:rStyle w:val="Hyperlink"/>
          </w:rPr>
          <w:t>ssessment accompanying the PPWR</w:t>
        </w:r>
      </w:hyperlink>
      <w:r>
        <w:t xml:space="preserve"> proposal stated that the obligations defined in the PPWR on reuse and reducing unnecessary packaging and empty space in packaging would contribute about 60% of the waste reduction needed to meet the 5% reduction target. The SRFs 2.1-2.3 therefore assess MS’s efforts to close the gap to the 5% reduction target.</w:t>
      </w:r>
    </w:p>
    <w:p w14:paraId="71A80428" w14:textId="77777777" w:rsidR="006444C4" w:rsidRDefault="006444C4" w:rsidP="006444C4"/>
    <w:p w14:paraId="4EE4B8C2" w14:textId="2D300CEC" w:rsidR="00487B30" w:rsidRDefault="00B067E6" w:rsidP="007865DE">
      <w:r>
        <w:t xml:space="preserve">According to Article 43(5) PPWR, MS shall complement the packaging waste prevention obligations defined in the Regulation with measures </w:t>
      </w:r>
      <w:r w:rsidRPr="00B067E6">
        <w:t>that aim to prevent the generation of packaging waste</w:t>
      </w:r>
      <w:r>
        <w:t>. Options for measures beyond the PPWR obligations on the economic operators are especially</w:t>
      </w:r>
      <w:r w:rsidR="008C1736">
        <w:t>, but not only,</w:t>
      </w:r>
      <w:r>
        <w:t xml:space="preserve"> feasible in the area of reuse and refill. </w:t>
      </w:r>
      <w:r w:rsidR="00FD3D2C">
        <w:t>In Article 51(</w:t>
      </w:r>
      <w:r w:rsidR="00EF356E">
        <w:t>1</w:t>
      </w:r>
      <w:r w:rsidR="00FD3D2C">
        <w:t>), t</w:t>
      </w:r>
      <w:r w:rsidR="007C12FF">
        <w:t xml:space="preserve">he PPWR </w:t>
      </w:r>
      <w:r w:rsidR="00FD3D2C">
        <w:t>calls MS to</w:t>
      </w:r>
      <w:r w:rsidR="007C12FF">
        <w:t xml:space="preserve"> take measures to encourage the establishment of re-use systems for packaging with sufficient incentives for return and of refill systems</w:t>
      </w:r>
      <w:r w:rsidR="00487B30">
        <w:t xml:space="preserve">. </w:t>
      </w:r>
      <w:r w:rsidR="00487B30" w:rsidRPr="00487B30">
        <w:t>These systems should operate in an environmentally sound manner without compromising food hygiene or consumer safety.</w:t>
      </w:r>
    </w:p>
    <w:p w14:paraId="3C72098F" w14:textId="77777777" w:rsidR="00ED1D31" w:rsidRPr="00487B30" w:rsidRDefault="00ED1D31" w:rsidP="007865DE"/>
    <w:p w14:paraId="3790CF68" w14:textId="229B2F22" w:rsidR="00487B30" w:rsidRPr="00487B30" w:rsidRDefault="00487B30" w:rsidP="007865DE">
      <w:r w:rsidRPr="005B53C2">
        <w:t>Article 51(2)</w:t>
      </w:r>
      <w:r w:rsidRPr="00487B30">
        <w:t xml:space="preserve"> further specifies that such measures may include:</w:t>
      </w:r>
    </w:p>
    <w:p w14:paraId="24BC40CC" w14:textId="366BF7B4" w:rsidR="007C12FF" w:rsidRDefault="007C12FF" w:rsidP="007865DE"/>
    <w:p w14:paraId="3A2A27BD" w14:textId="1B865908" w:rsidR="007C12FF" w:rsidRDefault="007C12FF" w:rsidP="004B0FC5">
      <w:pPr>
        <w:pStyle w:val="ListParagraph"/>
        <w:numPr>
          <w:ilvl w:val="0"/>
          <w:numId w:val="37"/>
        </w:numPr>
      </w:pPr>
      <w:r>
        <w:t>the use of deposit and return systems for reusable packaging;</w:t>
      </w:r>
    </w:p>
    <w:p w14:paraId="66818497" w14:textId="50E12344" w:rsidR="00924660" w:rsidRDefault="007C12FF" w:rsidP="004B0FC5">
      <w:pPr>
        <w:pStyle w:val="ListParagraph"/>
        <w:numPr>
          <w:ilvl w:val="0"/>
          <w:numId w:val="37"/>
        </w:numPr>
      </w:pPr>
      <w:r>
        <w:t>the use of economic incentives</w:t>
      </w:r>
      <w:r w:rsidR="00924660">
        <w:t>;</w:t>
      </w:r>
    </w:p>
    <w:p w14:paraId="5757577C" w14:textId="43DC59D4" w:rsidR="007C12FF" w:rsidRDefault="007C12FF" w:rsidP="004B0FC5">
      <w:pPr>
        <w:pStyle w:val="ListParagraph"/>
        <w:numPr>
          <w:ilvl w:val="0"/>
          <w:numId w:val="37"/>
        </w:numPr>
      </w:pPr>
      <w:r>
        <w:t>obligations on manufacturers or final distributors to make available in reusable packaging within a re-use system or through refill a certain percentage of products</w:t>
      </w:r>
      <w:r w:rsidR="009B0A4C">
        <w:t>.</w:t>
      </w:r>
    </w:p>
    <w:p w14:paraId="2204CE42" w14:textId="776EF952" w:rsidR="009B0A4C" w:rsidRDefault="009B0A4C" w:rsidP="007865DE"/>
    <w:p w14:paraId="78BED5E0" w14:textId="3DA8984E" w:rsidR="006444C4" w:rsidRDefault="003A1D1B" w:rsidP="00007D00">
      <w:r>
        <w:t>The implementation of each of the suggested types of measures</w:t>
      </w:r>
      <w:r w:rsidR="00331BDB">
        <w:t xml:space="preserve"> for encouraging re-use systems</w:t>
      </w:r>
      <w:r w:rsidR="008C1736">
        <w:t xml:space="preserve"> and </w:t>
      </w:r>
      <w:r w:rsidR="00012258">
        <w:t>the development of</w:t>
      </w:r>
      <w:r w:rsidR="008C1736">
        <w:t xml:space="preserve"> other strategies to prevent packaging waste</w:t>
      </w:r>
      <w:r w:rsidR="00331BDB">
        <w:t xml:space="preserve"> is evaluated thr</w:t>
      </w:r>
      <w:r w:rsidR="000B5267">
        <w:t>ou</w:t>
      </w:r>
      <w:r w:rsidR="00331BDB">
        <w:t xml:space="preserve">gh </w:t>
      </w:r>
      <w:r w:rsidR="000B5267">
        <w:t>the following SR</w:t>
      </w:r>
      <w:r w:rsidR="005868BC">
        <w:t>Fs</w:t>
      </w:r>
      <w:r w:rsidR="000B5267">
        <w:t>.</w:t>
      </w:r>
    </w:p>
    <w:p w14:paraId="0A05F30F" w14:textId="77777777" w:rsidR="005B632A" w:rsidRDefault="005B632A" w:rsidP="00007D00">
      <w:pPr>
        <w:rPr>
          <w:lang w:eastAsia="bo-BT"/>
        </w:rPr>
      </w:pPr>
    </w:p>
    <w:p w14:paraId="3086AD03" w14:textId="07E7CE3E" w:rsidR="005B632A" w:rsidRDefault="005B632A" w:rsidP="00007D00">
      <w:pPr>
        <w:rPr>
          <w:lang w:eastAsia="bo-BT"/>
        </w:rPr>
      </w:pPr>
      <w:r w:rsidRPr="005B632A">
        <w:rPr>
          <w:lang w:eastAsia="bo-BT"/>
        </w:rPr>
        <w:t xml:space="preserve">In this </w:t>
      </w:r>
      <w:r w:rsidR="00C664FD">
        <w:rPr>
          <w:lang w:eastAsia="bo-BT"/>
        </w:rPr>
        <w:t>methodology</w:t>
      </w:r>
      <w:r w:rsidRPr="005B632A">
        <w:rPr>
          <w:lang w:eastAsia="bo-BT"/>
        </w:rPr>
        <w:t>, firm plans are plans with legislative proposals in place and a publicly announced start date (within the next two years).</w:t>
      </w:r>
    </w:p>
    <w:p w14:paraId="64ACD087" w14:textId="77777777" w:rsidR="005B632A" w:rsidRDefault="005B632A" w:rsidP="00007D00">
      <w:pPr>
        <w:rPr>
          <w:lang w:eastAsia="bo-BT"/>
        </w:rPr>
      </w:pPr>
    </w:p>
    <w:p w14:paraId="6BE52ED1" w14:textId="036F6CC7" w:rsidR="006444C4" w:rsidRDefault="00FF3056" w:rsidP="00007D00">
      <w:r>
        <w:rPr>
          <w:lang w:eastAsia="bo-BT"/>
        </w:rPr>
        <w:t>It is important to stress that</w:t>
      </w:r>
      <w:r w:rsidRPr="00EB5398">
        <w:rPr>
          <w:lang w:eastAsia="bo-BT"/>
        </w:rPr>
        <w:t xml:space="preserve"> the early warning methodology is not intended to evaluate compliance with specific legal obligations imposed on economic operators or Member States, nor with voluntary or mandatory commitments outlined in the Regulation. Instead, it focuses on assessing progress toward the </w:t>
      </w:r>
      <w:r>
        <w:rPr>
          <w:lang w:eastAsia="bo-BT"/>
        </w:rPr>
        <w:t xml:space="preserve">reduction </w:t>
      </w:r>
      <w:r w:rsidRPr="00EB5398">
        <w:rPr>
          <w:lang w:eastAsia="bo-BT"/>
        </w:rPr>
        <w:t>target by examining the presence, absence, and coverage of contributing factors.</w:t>
      </w:r>
    </w:p>
    <w:p w14:paraId="493111E5" w14:textId="77777777" w:rsidR="00007D00" w:rsidRPr="007C12FF" w:rsidRDefault="00007D00" w:rsidP="00007D00"/>
    <w:p w14:paraId="37B5B171" w14:textId="77777777" w:rsidR="00FF5F62" w:rsidRDefault="00FF5F62" w:rsidP="00FF5F62"/>
    <w:p w14:paraId="59A27216" w14:textId="77777777" w:rsidR="004E6F74" w:rsidRDefault="004E6F74">
      <w:pPr>
        <w:jc w:val="left"/>
        <w:rPr>
          <w:rFonts w:asciiTheme="majorHAnsi" w:eastAsiaTheme="majorEastAsia" w:hAnsiTheme="majorHAnsi" w:cstheme="majorBidi"/>
          <w:b/>
          <w:bCs/>
          <w:color w:val="008173"/>
          <w:sz w:val="24"/>
          <w:szCs w:val="28"/>
        </w:rPr>
      </w:pPr>
      <w:r>
        <w:br w:type="page"/>
      </w:r>
    </w:p>
    <w:p w14:paraId="76718500" w14:textId="4EA93E47" w:rsidR="00487FE4" w:rsidRDefault="00487FE4" w:rsidP="00EC08A9">
      <w:pPr>
        <w:pStyle w:val="Heading2"/>
      </w:pPr>
      <w:bookmarkStart w:id="7" w:name="_Toc215493099"/>
      <w:r>
        <w:lastRenderedPageBreak/>
        <w:t>SRF PWP-</w:t>
      </w:r>
      <w:r w:rsidR="00A24294">
        <w:t>2</w:t>
      </w:r>
      <w:r>
        <w:t>.</w:t>
      </w:r>
      <w:r w:rsidR="00CD444E">
        <w:t>1</w:t>
      </w:r>
      <w:r>
        <w:t xml:space="preserve"> </w:t>
      </w:r>
      <w:r w:rsidR="00FE71CA">
        <w:t>E</w:t>
      </w:r>
      <w:r w:rsidR="00FE71CA" w:rsidRPr="00FE71CA">
        <w:t xml:space="preserve">conomic instruments and </w:t>
      </w:r>
      <w:r w:rsidR="00692E4C">
        <w:t>complementary support tools</w:t>
      </w:r>
      <w:r w:rsidR="00FE71CA" w:rsidRPr="00FE71CA">
        <w:t xml:space="preserve"> t</w:t>
      </w:r>
      <w:r w:rsidR="00692E4C">
        <w:t>hat</w:t>
      </w:r>
      <w:r w:rsidR="00FE71CA" w:rsidRPr="00FE71CA">
        <w:t xml:space="preserve"> provide incentives for </w:t>
      </w:r>
      <w:r w:rsidR="00DB04C0">
        <w:t>preventing packaging waste</w:t>
      </w:r>
      <w:bookmarkEnd w:id="7"/>
    </w:p>
    <w:p w14:paraId="7C084968" w14:textId="77777777" w:rsidR="00487FE4" w:rsidRPr="00215316" w:rsidRDefault="00487FE4" w:rsidP="00487FE4"/>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487FE4" w14:paraId="50DBDE68" w14:textId="77777777" w:rsidTr="00F022CF">
        <w:tc>
          <w:tcPr>
            <w:tcW w:w="9174" w:type="dxa"/>
          </w:tcPr>
          <w:p w14:paraId="64F51716" w14:textId="77777777" w:rsidR="00487FE4" w:rsidRPr="00BF7AF4" w:rsidRDefault="00487FE4">
            <w:pPr>
              <w:rPr>
                <w:b/>
              </w:rPr>
            </w:pPr>
            <w:r w:rsidRPr="00BF7AF4">
              <w:rPr>
                <w:b/>
              </w:rPr>
              <w:t>Description and relevance</w:t>
            </w:r>
          </w:p>
          <w:p w14:paraId="4456B7B8" w14:textId="3E56F660" w:rsidR="00200156" w:rsidRDefault="006712E6">
            <w:r>
              <w:t>The</w:t>
            </w:r>
            <w:r w:rsidR="00AD2346">
              <w:t xml:space="preserve"> SRF investigates the </w:t>
            </w:r>
            <w:r w:rsidR="00AD2346" w:rsidRPr="0071108B">
              <w:rPr>
                <w:b/>
                <w:bCs/>
              </w:rPr>
              <w:t>economic instruments</w:t>
            </w:r>
            <w:r w:rsidR="00AD2346">
              <w:t xml:space="preserve"> </w:t>
            </w:r>
            <w:r w:rsidR="002F2598">
              <w:t xml:space="preserve">to </w:t>
            </w:r>
            <w:r w:rsidR="00015E0E">
              <w:t>promote packaging waste reduction.</w:t>
            </w:r>
            <w:r w:rsidR="002F2598">
              <w:t xml:space="preserve"> </w:t>
            </w:r>
            <w:r w:rsidR="00200156">
              <w:t>Examples include:</w:t>
            </w:r>
          </w:p>
          <w:p w14:paraId="600EE545" w14:textId="6AD39EAB" w:rsidR="006D1E27" w:rsidRDefault="006D1E27" w:rsidP="00200156">
            <w:pPr>
              <w:pStyle w:val="ListParagraph"/>
              <w:numPr>
                <w:ilvl w:val="0"/>
                <w:numId w:val="40"/>
              </w:numPr>
            </w:pPr>
            <w:r w:rsidRPr="00350783">
              <w:rPr>
                <w:b/>
                <w:bCs/>
              </w:rPr>
              <w:t xml:space="preserve">Instruments for the financing of </w:t>
            </w:r>
            <w:r w:rsidR="00EC5BD9" w:rsidRPr="00350783">
              <w:rPr>
                <w:b/>
                <w:bCs/>
              </w:rPr>
              <w:t>packaging waste prevention</w:t>
            </w:r>
            <w:r w:rsidR="00B913A2">
              <w:t xml:space="preserve">, such as minimum requirements for Producer </w:t>
            </w:r>
            <w:r w:rsidR="00C34646">
              <w:t>R</w:t>
            </w:r>
            <w:r w:rsidR="00B913A2">
              <w:t xml:space="preserve">esponsibility </w:t>
            </w:r>
            <w:r w:rsidR="00C34646">
              <w:t>O</w:t>
            </w:r>
            <w:r w:rsidR="00B913A2">
              <w:t xml:space="preserve">rganisations </w:t>
            </w:r>
            <w:r w:rsidR="000A32DE">
              <w:t xml:space="preserve">(PRO) </w:t>
            </w:r>
            <w:r w:rsidR="00B913A2">
              <w:t xml:space="preserve">on </w:t>
            </w:r>
            <w:r w:rsidR="00EF5F48">
              <w:t>financing waste prevention measures</w:t>
            </w:r>
            <w:r w:rsidR="00006D85">
              <w:t>.</w:t>
            </w:r>
          </w:p>
          <w:p w14:paraId="688EF9A5" w14:textId="0696B119" w:rsidR="00EC5BD9" w:rsidRDefault="00EC5BD9" w:rsidP="00200156">
            <w:pPr>
              <w:pStyle w:val="ListParagraph"/>
              <w:numPr>
                <w:ilvl w:val="0"/>
                <w:numId w:val="40"/>
              </w:numPr>
            </w:pPr>
            <w:r w:rsidRPr="00350783">
              <w:rPr>
                <w:b/>
                <w:bCs/>
              </w:rPr>
              <w:t xml:space="preserve">Economic instruments to </w:t>
            </w:r>
            <w:r w:rsidR="002055DC" w:rsidRPr="00350783">
              <w:rPr>
                <w:b/>
                <w:bCs/>
              </w:rPr>
              <w:t>reduce</w:t>
            </w:r>
            <w:r w:rsidRPr="00350783">
              <w:rPr>
                <w:b/>
                <w:bCs/>
              </w:rPr>
              <w:t xml:space="preserve"> single-use packaging</w:t>
            </w:r>
            <w:r w:rsidR="00985D9C" w:rsidRPr="00350783">
              <w:rPr>
                <w:b/>
                <w:bCs/>
              </w:rPr>
              <w:t xml:space="preserve"> and promote reuse/refill systems</w:t>
            </w:r>
            <w:r w:rsidR="00EF5F48">
              <w:t xml:space="preserve">, such as charges/levies/taxes </w:t>
            </w:r>
            <w:r w:rsidR="00E47627">
              <w:t xml:space="preserve">on </w:t>
            </w:r>
            <w:r w:rsidR="00EF5F48">
              <w:t xml:space="preserve">single-use packaging; </w:t>
            </w:r>
            <w:r w:rsidR="00E47627">
              <w:t>s</w:t>
            </w:r>
            <w:r w:rsidR="003A6738">
              <w:t>ubsidies for</w:t>
            </w:r>
            <w:r w:rsidR="00EA7244">
              <w:t xml:space="preserve"> reuse system</w:t>
            </w:r>
            <w:r w:rsidR="00DB4732">
              <w:t>s</w:t>
            </w:r>
            <w:r w:rsidR="003A6738">
              <w:t>, or for companies that improve packaging design, e.g. by reducing the weight of packaging per unit of packaged goods.</w:t>
            </w:r>
          </w:p>
          <w:p w14:paraId="36EC264A" w14:textId="77777777" w:rsidR="00487FE4" w:rsidRDefault="00487FE4"/>
          <w:p w14:paraId="59BE4FC0" w14:textId="7FECEACE" w:rsidR="00F96203" w:rsidRDefault="004F3E48" w:rsidP="00C2746F">
            <w:r>
              <w:t xml:space="preserve">This SRF also investigates whether </w:t>
            </w:r>
            <w:r w:rsidR="00BE0B29" w:rsidRPr="00811934">
              <w:rPr>
                <w:b/>
                <w:bCs/>
              </w:rPr>
              <w:t xml:space="preserve">complementary </w:t>
            </w:r>
            <w:r w:rsidRPr="00811934">
              <w:rPr>
                <w:b/>
                <w:bCs/>
              </w:rPr>
              <w:t>support tools</w:t>
            </w:r>
            <w:r w:rsidR="00634762">
              <w:t xml:space="preserve"> </w:t>
            </w:r>
            <w:r w:rsidR="002445F6">
              <w:t xml:space="preserve">are in place or have been firmly planned </w:t>
            </w:r>
            <w:r w:rsidR="00985B8F">
              <w:t>that enable and strengthen the effectiveness of these instruments</w:t>
            </w:r>
            <w:r w:rsidR="00980E24">
              <w:t xml:space="preserve">. These tools </w:t>
            </w:r>
            <w:r w:rsidR="00850BAC">
              <w:t xml:space="preserve">must specifically support </w:t>
            </w:r>
            <w:r w:rsidR="00276DDA">
              <w:t>packaging waste</w:t>
            </w:r>
            <w:r w:rsidR="005B54B6">
              <w:t xml:space="preserve"> prevention</w:t>
            </w:r>
            <w:r w:rsidR="00374A68" w:rsidRPr="00F105A4">
              <w:t xml:space="preserve">, </w:t>
            </w:r>
            <w:r w:rsidR="00B70C2E" w:rsidRPr="00F105A4">
              <w:t xml:space="preserve">e.g. </w:t>
            </w:r>
            <w:r w:rsidR="005B1A07">
              <w:t xml:space="preserve">to establish reuse and refill systems </w:t>
            </w:r>
            <w:r w:rsidR="00B70C2E" w:rsidRPr="00F105A4">
              <w:t>for the take-away sector.</w:t>
            </w:r>
            <w:r w:rsidR="00203B4E" w:rsidRPr="00F105A4">
              <w:t xml:space="preserve"> </w:t>
            </w:r>
            <w:r w:rsidR="008949F9">
              <w:t xml:space="preserve">Examples of </w:t>
            </w:r>
            <w:r w:rsidR="00010E04">
              <w:t>support</w:t>
            </w:r>
            <w:r w:rsidR="008949F9">
              <w:t xml:space="preserve"> tools </w:t>
            </w:r>
            <w:r w:rsidR="00B72546">
              <w:t>that complement</w:t>
            </w:r>
            <w:r w:rsidR="002C40E3">
              <w:t xml:space="preserve"> and enable</w:t>
            </w:r>
            <w:r w:rsidR="00B72546">
              <w:t xml:space="preserve"> </w:t>
            </w:r>
            <w:r w:rsidR="00991E65">
              <w:t xml:space="preserve">the economic instruments </w:t>
            </w:r>
            <w:r w:rsidR="00676C0E">
              <w:t>can refer</w:t>
            </w:r>
            <w:r w:rsidR="00055A71">
              <w:t xml:space="preserve"> to</w:t>
            </w:r>
            <w:r w:rsidR="00D80A2D">
              <w:t xml:space="preserve"> the presence or availability </w:t>
            </w:r>
            <w:r w:rsidR="001E6450">
              <w:t>of</w:t>
            </w:r>
            <w:r w:rsidR="00073B65">
              <w:t xml:space="preserve"> </w:t>
            </w:r>
            <w:r w:rsidR="001728DF" w:rsidRPr="00185896">
              <w:t>m</w:t>
            </w:r>
            <w:r w:rsidR="00203B4E" w:rsidRPr="00185896">
              <w:t xml:space="preserve">echanisms </w:t>
            </w:r>
            <w:r w:rsidR="009B3DAA">
              <w:t>(a</w:t>
            </w:r>
            <w:r w:rsidR="00C44497">
              <w:t xml:space="preserve">) </w:t>
            </w:r>
            <w:r w:rsidR="00203B4E" w:rsidRPr="00185896">
              <w:t xml:space="preserve">to </w:t>
            </w:r>
            <w:r w:rsidR="00203B4E" w:rsidRPr="00811934">
              <w:rPr>
                <w:b/>
                <w:bCs/>
              </w:rPr>
              <w:t>monitor</w:t>
            </w:r>
            <w:r w:rsidR="00203B4E" w:rsidRPr="00185896">
              <w:t xml:space="preserve"> the functioning </w:t>
            </w:r>
            <w:r w:rsidR="00C34646">
              <w:t xml:space="preserve">and effectiveness </w:t>
            </w:r>
            <w:r w:rsidR="002376A3">
              <w:t>of the economic instruments</w:t>
            </w:r>
            <w:r w:rsidR="00203B4E" w:rsidRPr="00185896">
              <w:t xml:space="preserve"> and </w:t>
            </w:r>
            <w:r w:rsidR="00C44497">
              <w:t xml:space="preserve">(b) </w:t>
            </w:r>
            <w:r w:rsidR="001779BB">
              <w:t xml:space="preserve">to </w:t>
            </w:r>
            <w:r w:rsidR="00806FDD">
              <w:t>assure</w:t>
            </w:r>
            <w:r w:rsidR="00203B4E" w:rsidRPr="00185896">
              <w:t xml:space="preserve"> </w:t>
            </w:r>
            <w:r w:rsidR="00203B4E" w:rsidRPr="00811934">
              <w:rPr>
                <w:b/>
                <w:bCs/>
              </w:rPr>
              <w:t>cooperation and good practice sharing</w:t>
            </w:r>
            <w:r w:rsidR="00203B4E" w:rsidRPr="00185896">
              <w:t xml:space="preserve"> with governmental bodies responsible for environmental and consumer health, safety, quality and hygiene.</w:t>
            </w:r>
            <w:r w:rsidR="00192B69" w:rsidRPr="00185896">
              <w:t xml:space="preserve"> </w:t>
            </w:r>
            <w:r w:rsidR="00F37D9A">
              <w:t>M</w:t>
            </w:r>
            <w:r w:rsidR="00192B69" w:rsidRPr="00185896">
              <w:t>easures</w:t>
            </w:r>
            <w:r w:rsidR="00AF0771" w:rsidRPr="00185896">
              <w:t xml:space="preserve"> targeting </w:t>
            </w:r>
            <w:r w:rsidR="002665AA" w:rsidRPr="00185896">
              <w:t>regular and continued</w:t>
            </w:r>
            <w:r w:rsidR="00AF0771" w:rsidRPr="00185896">
              <w:t xml:space="preserve"> </w:t>
            </w:r>
            <w:r w:rsidR="00AF0771" w:rsidRPr="00811934">
              <w:rPr>
                <w:b/>
                <w:bCs/>
              </w:rPr>
              <w:t>awareness raising</w:t>
            </w:r>
            <w:r w:rsidR="00F37D9A" w:rsidRPr="00811934">
              <w:t xml:space="preserve"> ca</w:t>
            </w:r>
            <w:r w:rsidR="00F37D9A">
              <w:t xml:space="preserve">n also constitute </w:t>
            </w:r>
            <w:r w:rsidR="00D00DCB">
              <w:t>complementary support tools</w:t>
            </w:r>
            <w:r w:rsidR="00AF0771" w:rsidRPr="00185896">
              <w:t>.</w:t>
            </w:r>
            <w:r w:rsidR="00E0430D">
              <w:t xml:space="preserve"> </w:t>
            </w:r>
          </w:p>
          <w:p w14:paraId="4DFAA38F" w14:textId="6916982F" w:rsidR="001B2D2F" w:rsidRDefault="001B2D2F" w:rsidP="00203B4E"/>
          <w:p w14:paraId="1078E177" w14:textId="77777777" w:rsidR="00D10204" w:rsidRDefault="00D10204"/>
          <w:p w14:paraId="2FEA5295" w14:textId="77777777" w:rsidR="00487FE4" w:rsidRPr="00494893" w:rsidRDefault="00487FE4">
            <w:pPr>
              <w:rPr>
                <w:b/>
              </w:rPr>
            </w:pPr>
            <w:r w:rsidRPr="00494893">
              <w:rPr>
                <w:b/>
              </w:rPr>
              <w:t>Source</w:t>
            </w:r>
          </w:p>
          <w:p w14:paraId="4B6EE8D5" w14:textId="33C9F1CC" w:rsidR="00487FE4" w:rsidRDefault="00487FE4">
            <w:r>
              <w:t>Questionnaire</w:t>
            </w:r>
            <w:r w:rsidR="008B07CA">
              <w:t xml:space="preserve"> to the Member States. </w:t>
            </w:r>
          </w:p>
          <w:p w14:paraId="4283B029" w14:textId="77777777" w:rsidR="00487FE4" w:rsidRDefault="00487FE4"/>
          <w:p w14:paraId="5109DC60" w14:textId="77777777" w:rsidR="00487FE4" w:rsidRDefault="00487FE4">
            <w:pPr>
              <w:rPr>
                <w:b/>
                <w:bCs/>
              </w:rPr>
            </w:pPr>
            <w:r w:rsidRPr="47FC7DA8">
              <w:rPr>
                <w:b/>
                <w:bCs/>
              </w:rPr>
              <w:t>Assessment</w:t>
            </w:r>
          </w:p>
          <w:p w14:paraId="025833A8" w14:textId="77777777" w:rsidR="00487FE4" w:rsidRPr="00494893" w:rsidRDefault="00487FE4">
            <w:pPr>
              <w:rPr>
                <w:b/>
              </w:rPr>
            </w:pPr>
          </w:p>
          <w:tbl>
            <w:tblPr>
              <w:tblStyle w:val="TableGrid"/>
              <w:tblW w:w="0" w:type="auto"/>
              <w:tblLook w:val="06A0" w:firstRow="1" w:lastRow="0" w:firstColumn="1" w:lastColumn="0" w:noHBand="1" w:noVBand="1"/>
            </w:tblPr>
            <w:tblGrid>
              <w:gridCol w:w="2982"/>
              <w:gridCol w:w="2983"/>
              <w:gridCol w:w="2983"/>
            </w:tblGrid>
            <w:tr w:rsidR="006E4386" w14:paraId="044C89E8" w14:textId="77777777">
              <w:trPr>
                <w:trHeight w:val="983"/>
              </w:trPr>
              <w:tc>
                <w:tcPr>
                  <w:tcW w:w="3082" w:type="dxa"/>
                  <w:shd w:val="clear" w:color="auto" w:fill="93C8B9"/>
                  <w:vAlign w:val="center"/>
                </w:tcPr>
                <w:p w14:paraId="52C78685" w14:textId="28123267" w:rsidR="00487FE4" w:rsidRDefault="005070D7" w:rsidP="0000707F">
                  <w:pPr>
                    <w:spacing w:line="259" w:lineRule="auto"/>
                    <w:jc w:val="center"/>
                    <w:rPr>
                      <w:rFonts w:cs="Calibri"/>
                      <w:color w:val="000000" w:themeColor="text1"/>
                      <w:sz w:val="20"/>
                      <w:szCs w:val="20"/>
                    </w:rPr>
                  </w:pPr>
                  <w:r>
                    <w:rPr>
                      <w:rFonts w:cs="Calibri"/>
                      <w:color w:val="000000" w:themeColor="text1"/>
                      <w:sz w:val="20"/>
                      <w:szCs w:val="20"/>
                    </w:rPr>
                    <w:t>E</w:t>
                  </w:r>
                  <w:r w:rsidR="00421B0A">
                    <w:rPr>
                      <w:rFonts w:cs="Calibri"/>
                      <w:color w:val="000000" w:themeColor="text1"/>
                      <w:sz w:val="20"/>
                      <w:szCs w:val="20"/>
                    </w:rPr>
                    <w:t xml:space="preserve">conomic </w:t>
                  </w:r>
                  <w:r w:rsidR="00E045B5">
                    <w:rPr>
                      <w:rFonts w:cs="Calibri"/>
                      <w:color w:val="000000" w:themeColor="text1"/>
                      <w:sz w:val="20"/>
                      <w:szCs w:val="20"/>
                    </w:rPr>
                    <w:t>instruments</w:t>
                  </w:r>
                  <w:r w:rsidR="00487FE4">
                    <w:rPr>
                      <w:rFonts w:cs="Calibri"/>
                      <w:color w:val="000000" w:themeColor="text1"/>
                      <w:sz w:val="20"/>
                      <w:szCs w:val="20"/>
                    </w:rPr>
                    <w:t xml:space="preserve"> </w:t>
                  </w:r>
                  <w:r w:rsidR="00421B0A">
                    <w:rPr>
                      <w:rFonts w:cs="Calibri"/>
                      <w:color w:val="000000" w:themeColor="text1"/>
                      <w:sz w:val="20"/>
                      <w:szCs w:val="20"/>
                    </w:rPr>
                    <w:t>and compleme</w:t>
                  </w:r>
                  <w:r w:rsidR="009C50A3">
                    <w:rPr>
                      <w:rFonts w:cs="Calibri"/>
                      <w:color w:val="000000" w:themeColor="text1"/>
                      <w:sz w:val="20"/>
                      <w:szCs w:val="20"/>
                    </w:rPr>
                    <w:t xml:space="preserve">ntary </w:t>
                  </w:r>
                  <w:r w:rsidR="0055729C">
                    <w:rPr>
                      <w:rFonts w:cs="Calibri"/>
                      <w:color w:val="000000" w:themeColor="text1"/>
                      <w:sz w:val="20"/>
                      <w:szCs w:val="20"/>
                    </w:rPr>
                    <w:t>support tools</w:t>
                  </w:r>
                  <w:r w:rsidR="00E045B5">
                    <w:rPr>
                      <w:rFonts w:cs="Calibri"/>
                      <w:color w:val="000000" w:themeColor="text1"/>
                      <w:sz w:val="20"/>
                      <w:szCs w:val="20"/>
                    </w:rPr>
                    <w:t xml:space="preserve"> designed to prevent packaging waste</w:t>
                  </w:r>
                  <w:r w:rsidR="0055729C">
                    <w:rPr>
                      <w:rFonts w:cs="Calibri"/>
                      <w:color w:val="000000" w:themeColor="text1"/>
                      <w:sz w:val="20"/>
                      <w:szCs w:val="20"/>
                    </w:rPr>
                    <w:t xml:space="preserve"> </w:t>
                  </w:r>
                  <w:r w:rsidR="00487FE4">
                    <w:rPr>
                      <w:rFonts w:cs="Calibri"/>
                      <w:color w:val="000000" w:themeColor="text1"/>
                      <w:sz w:val="20"/>
                      <w:szCs w:val="20"/>
                    </w:rPr>
                    <w:t>are in place</w:t>
                  </w:r>
                  <w:r w:rsidR="0000707F">
                    <w:rPr>
                      <w:rFonts w:cs="Calibri"/>
                      <w:color w:val="000000" w:themeColor="text1"/>
                      <w:sz w:val="20"/>
                      <w:szCs w:val="20"/>
                    </w:rPr>
                    <w:t xml:space="preserve"> or are firmly planned</w:t>
                  </w:r>
                </w:p>
              </w:tc>
              <w:tc>
                <w:tcPr>
                  <w:tcW w:w="3082" w:type="dxa"/>
                  <w:shd w:val="clear" w:color="auto" w:fill="FDC963"/>
                  <w:vAlign w:val="center"/>
                </w:tcPr>
                <w:p w14:paraId="0C677EE2" w14:textId="77777777" w:rsidR="00487FE4" w:rsidRDefault="00D25052">
                  <w:pPr>
                    <w:spacing w:line="259" w:lineRule="auto"/>
                    <w:jc w:val="center"/>
                    <w:rPr>
                      <w:rFonts w:cs="Calibri"/>
                      <w:color w:val="000000" w:themeColor="text1"/>
                      <w:sz w:val="20"/>
                      <w:szCs w:val="20"/>
                    </w:rPr>
                  </w:pPr>
                  <w:r>
                    <w:rPr>
                      <w:rFonts w:cs="Calibri"/>
                      <w:color w:val="000000" w:themeColor="text1"/>
                      <w:sz w:val="20"/>
                      <w:szCs w:val="20"/>
                    </w:rPr>
                    <w:t xml:space="preserve">Economic </w:t>
                  </w:r>
                  <w:r w:rsidR="00E045B5">
                    <w:rPr>
                      <w:rFonts w:cs="Calibri"/>
                      <w:color w:val="000000" w:themeColor="text1"/>
                      <w:sz w:val="20"/>
                      <w:szCs w:val="20"/>
                    </w:rPr>
                    <w:t>instruments</w:t>
                  </w:r>
                  <w:r>
                    <w:rPr>
                      <w:rFonts w:cs="Calibri"/>
                      <w:color w:val="000000" w:themeColor="text1"/>
                      <w:sz w:val="20"/>
                      <w:szCs w:val="20"/>
                    </w:rPr>
                    <w:t xml:space="preserve"> and complementary </w:t>
                  </w:r>
                  <w:r w:rsidR="0055729C">
                    <w:rPr>
                      <w:rFonts w:cs="Calibri"/>
                      <w:color w:val="000000" w:themeColor="text1"/>
                      <w:sz w:val="20"/>
                      <w:szCs w:val="20"/>
                    </w:rPr>
                    <w:t xml:space="preserve">support tools </w:t>
                  </w:r>
                  <w:r w:rsidR="00E045B5">
                    <w:rPr>
                      <w:rFonts w:cs="Calibri"/>
                      <w:color w:val="000000" w:themeColor="text1"/>
                      <w:sz w:val="20"/>
                      <w:szCs w:val="20"/>
                    </w:rPr>
                    <w:t xml:space="preserve">designed to prevent packaging waste </w:t>
                  </w:r>
                  <w:r>
                    <w:rPr>
                      <w:rFonts w:cs="Calibri"/>
                      <w:color w:val="000000" w:themeColor="text1"/>
                      <w:sz w:val="20"/>
                      <w:szCs w:val="20"/>
                    </w:rPr>
                    <w:t>have been proposed</w:t>
                  </w:r>
                  <w:r w:rsidR="0000707F">
                    <w:rPr>
                      <w:rFonts w:cs="Calibri"/>
                      <w:color w:val="000000" w:themeColor="text1"/>
                      <w:sz w:val="20"/>
                      <w:szCs w:val="20"/>
                    </w:rPr>
                    <w:t>, but</w:t>
                  </w:r>
                  <w:r w:rsidR="00EE70A9">
                    <w:rPr>
                      <w:rFonts w:cs="Calibri"/>
                      <w:color w:val="000000" w:themeColor="text1"/>
                      <w:sz w:val="20"/>
                      <w:szCs w:val="20"/>
                    </w:rPr>
                    <w:t xml:space="preserve"> no firm plans</w:t>
                  </w:r>
                  <w:r w:rsidR="007856E1">
                    <w:rPr>
                      <w:rFonts w:cs="Calibri"/>
                      <w:color w:val="000000" w:themeColor="text1"/>
                      <w:sz w:val="20"/>
                      <w:szCs w:val="20"/>
                    </w:rPr>
                    <w:t xml:space="preserve"> exist</w:t>
                  </w:r>
                  <w:r>
                    <w:rPr>
                      <w:rFonts w:cs="Calibri"/>
                      <w:color w:val="000000" w:themeColor="text1"/>
                      <w:sz w:val="20"/>
                      <w:szCs w:val="20"/>
                    </w:rPr>
                    <w:t xml:space="preserve"> </w:t>
                  </w:r>
                </w:p>
                <w:p w14:paraId="33A40BE5" w14:textId="77777777" w:rsidR="00D0677B" w:rsidRDefault="00D0677B">
                  <w:pPr>
                    <w:spacing w:line="259" w:lineRule="auto"/>
                    <w:jc w:val="center"/>
                    <w:rPr>
                      <w:rFonts w:cs="Calibri"/>
                      <w:color w:val="000000" w:themeColor="text1"/>
                      <w:sz w:val="20"/>
                      <w:szCs w:val="20"/>
                    </w:rPr>
                  </w:pPr>
                  <w:r>
                    <w:rPr>
                      <w:rFonts w:cs="Calibri"/>
                      <w:color w:val="000000" w:themeColor="text1"/>
                      <w:sz w:val="20"/>
                      <w:szCs w:val="20"/>
                    </w:rPr>
                    <w:t>OR</w:t>
                  </w:r>
                </w:p>
                <w:p w14:paraId="5862990A" w14:textId="50FAA1C7" w:rsidR="00487FE4" w:rsidRDefault="00AE51EE">
                  <w:pPr>
                    <w:spacing w:line="259" w:lineRule="auto"/>
                    <w:jc w:val="center"/>
                    <w:rPr>
                      <w:rFonts w:cs="Calibri"/>
                      <w:color w:val="000000" w:themeColor="text1"/>
                      <w:sz w:val="20"/>
                      <w:szCs w:val="20"/>
                    </w:rPr>
                  </w:pPr>
                  <w:r>
                    <w:rPr>
                      <w:rFonts w:cs="Calibri"/>
                      <w:color w:val="000000" w:themeColor="text1"/>
                      <w:sz w:val="20"/>
                      <w:szCs w:val="20"/>
                    </w:rPr>
                    <w:t>Economic instruments</w:t>
                  </w:r>
                  <w:r w:rsidR="00682871">
                    <w:rPr>
                      <w:rFonts w:cs="Calibri"/>
                      <w:color w:val="000000" w:themeColor="text1"/>
                      <w:sz w:val="20"/>
                      <w:szCs w:val="20"/>
                    </w:rPr>
                    <w:t xml:space="preserve"> designed to prevent packaging waste</w:t>
                  </w:r>
                  <w:r w:rsidR="009A02B1">
                    <w:rPr>
                      <w:rFonts w:cs="Calibri"/>
                      <w:color w:val="000000" w:themeColor="text1"/>
                      <w:sz w:val="20"/>
                      <w:szCs w:val="20"/>
                    </w:rPr>
                    <w:t xml:space="preserve"> are in place or firmly planned</w:t>
                  </w:r>
                  <w:r w:rsidR="00220BD3">
                    <w:rPr>
                      <w:rFonts w:cs="Calibri"/>
                      <w:color w:val="000000" w:themeColor="text1"/>
                      <w:sz w:val="20"/>
                      <w:szCs w:val="20"/>
                    </w:rPr>
                    <w:t xml:space="preserve"> but </w:t>
                  </w:r>
                  <w:r w:rsidR="00F35CBB">
                    <w:rPr>
                      <w:rFonts w:cs="Calibri"/>
                      <w:color w:val="000000" w:themeColor="text1"/>
                      <w:sz w:val="20"/>
                      <w:szCs w:val="20"/>
                    </w:rPr>
                    <w:t>no complementary support tools</w:t>
                  </w:r>
                  <w:r w:rsidR="00E835BF">
                    <w:rPr>
                      <w:rFonts w:cs="Calibri"/>
                      <w:color w:val="000000" w:themeColor="text1"/>
                      <w:sz w:val="20"/>
                      <w:szCs w:val="20"/>
                    </w:rPr>
                    <w:t xml:space="preserve"> are in place or are firmly planned</w:t>
                  </w:r>
                </w:p>
              </w:tc>
              <w:tc>
                <w:tcPr>
                  <w:tcW w:w="3082" w:type="dxa"/>
                  <w:shd w:val="clear" w:color="auto" w:fill="E5556A"/>
                  <w:vAlign w:val="center"/>
                </w:tcPr>
                <w:p w14:paraId="0AAE2B99" w14:textId="0CA0CC1C" w:rsidR="00487FE4" w:rsidRDefault="00010D75" w:rsidP="00D866E3">
                  <w:pPr>
                    <w:spacing w:line="259" w:lineRule="auto"/>
                    <w:jc w:val="center"/>
                    <w:rPr>
                      <w:rFonts w:cs="Calibri"/>
                      <w:color w:val="000000" w:themeColor="text1"/>
                      <w:sz w:val="20"/>
                      <w:szCs w:val="20"/>
                    </w:rPr>
                  </w:pPr>
                  <w:r>
                    <w:rPr>
                      <w:rFonts w:cs="Calibri"/>
                      <w:color w:val="000000" w:themeColor="text1"/>
                      <w:sz w:val="20"/>
                      <w:szCs w:val="20"/>
                    </w:rPr>
                    <w:t>E</w:t>
                  </w:r>
                  <w:r w:rsidR="000B2D50">
                    <w:rPr>
                      <w:rFonts w:cs="Calibri"/>
                      <w:color w:val="000000" w:themeColor="text1"/>
                      <w:sz w:val="20"/>
                      <w:szCs w:val="20"/>
                    </w:rPr>
                    <w:t xml:space="preserve">conomic </w:t>
                  </w:r>
                  <w:r w:rsidR="00E045B5">
                    <w:rPr>
                      <w:rFonts w:cs="Calibri"/>
                      <w:color w:val="000000" w:themeColor="text1"/>
                      <w:sz w:val="20"/>
                      <w:szCs w:val="20"/>
                    </w:rPr>
                    <w:t>instruments</w:t>
                  </w:r>
                  <w:r w:rsidR="0075633B">
                    <w:rPr>
                      <w:rFonts w:cs="Calibri"/>
                      <w:color w:val="000000" w:themeColor="text1"/>
                      <w:sz w:val="20"/>
                      <w:szCs w:val="20"/>
                    </w:rPr>
                    <w:t xml:space="preserve"> </w:t>
                  </w:r>
                  <w:r w:rsidR="0055729C">
                    <w:rPr>
                      <w:rFonts w:cs="Calibri"/>
                      <w:color w:val="000000" w:themeColor="text1"/>
                      <w:sz w:val="20"/>
                      <w:szCs w:val="20"/>
                    </w:rPr>
                    <w:t xml:space="preserve">nor </w:t>
                  </w:r>
                  <w:r w:rsidR="000B2D50">
                    <w:rPr>
                      <w:rFonts w:cs="Calibri"/>
                      <w:color w:val="000000" w:themeColor="text1"/>
                      <w:sz w:val="20"/>
                      <w:szCs w:val="20"/>
                    </w:rPr>
                    <w:t xml:space="preserve">complementary </w:t>
                  </w:r>
                  <w:r w:rsidR="0055729C">
                    <w:rPr>
                      <w:rFonts w:cs="Calibri"/>
                      <w:color w:val="000000" w:themeColor="text1"/>
                      <w:sz w:val="20"/>
                      <w:szCs w:val="20"/>
                    </w:rPr>
                    <w:t xml:space="preserve">support tools </w:t>
                  </w:r>
                  <w:r w:rsidR="00E045B5">
                    <w:rPr>
                      <w:rFonts w:cs="Calibri"/>
                      <w:color w:val="000000" w:themeColor="text1"/>
                      <w:sz w:val="20"/>
                      <w:szCs w:val="20"/>
                    </w:rPr>
                    <w:t xml:space="preserve">designed to prevent packaging waste </w:t>
                  </w:r>
                  <w:r>
                    <w:rPr>
                      <w:rFonts w:cs="Calibri"/>
                      <w:color w:val="000000" w:themeColor="text1"/>
                      <w:sz w:val="20"/>
                      <w:szCs w:val="20"/>
                    </w:rPr>
                    <w:t>are in place</w:t>
                  </w:r>
                  <w:r w:rsidR="00CD729B">
                    <w:rPr>
                      <w:rFonts w:cs="Calibri"/>
                      <w:color w:val="000000" w:themeColor="text1"/>
                      <w:sz w:val="20"/>
                      <w:szCs w:val="20"/>
                    </w:rPr>
                    <w:t xml:space="preserve"> and neither have</w:t>
                  </w:r>
                  <w:r w:rsidR="00D866E3">
                    <w:rPr>
                      <w:rFonts w:cs="Calibri"/>
                      <w:color w:val="000000" w:themeColor="text1"/>
                      <w:sz w:val="20"/>
                      <w:szCs w:val="20"/>
                    </w:rPr>
                    <w:t xml:space="preserve"> been proposed </w:t>
                  </w:r>
                  <w:r w:rsidR="00CD729B">
                    <w:rPr>
                      <w:rFonts w:cs="Calibri"/>
                      <w:color w:val="000000" w:themeColor="text1"/>
                      <w:sz w:val="20"/>
                      <w:szCs w:val="20"/>
                    </w:rPr>
                    <w:t>so far</w:t>
                  </w:r>
                  <w:r w:rsidR="00D866E3">
                    <w:rPr>
                      <w:rFonts w:cs="Calibri"/>
                      <w:color w:val="000000" w:themeColor="text1"/>
                      <w:sz w:val="20"/>
                      <w:szCs w:val="20"/>
                    </w:rPr>
                    <w:t xml:space="preserve"> </w:t>
                  </w:r>
                </w:p>
                <w:p w14:paraId="4E934F0D" w14:textId="32F077EB" w:rsidR="00487FE4" w:rsidRDefault="00487FE4">
                  <w:pPr>
                    <w:spacing w:line="259" w:lineRule="auto"/>
                    <w:jc w:val="center"/>
                    <w:rPr>
                      <w:rFonts w:cs="Calibri"/>
                      <w:color w:val="000000" w:themeColor="text1"/>
                      <w:sz w:val="20"/>
                      <w:szCs w:val="20"/>
                    </w:rPr>
                  </w:pPr>
                </w:p>
              </w:tc>
            </w:tr>
          </w:tbl>
          <w:p w14:paraId="26622D45" w14:textId="77777777" w:rsidR="00E0430D" w:rsidRDefault="00E0430D">
            <w:pPr>
              <w:rPr>
                <w:b/>
              </w:rPr>
            </w:pPr>
          </w:p>
          <w:p w14:paraId="1E7719DA" w14:textId="0C4AA32A" w:rsidR="00487FE4" w:rsidRPr="000B4960" w:rsidRDefault="00487FE4">
            <w:pPr>
              <w:rPr>
                <w:b/>
              </w:rPr>
            </w:pPr>
            <w:r w:rsidRPr="000B4960">
              <w:rPr>
                <w:b/>
              </w:rPr>
              <w:t>Weight</w:t>
            </w:r>
          </w:p>
          <w:p w14:paraId="5A277565" w14:textId="77777777" w:rsidR="00487FE4" w:rsidRDefault="00487FE4">
            <w:r>
              <w:t>1</w:t>
            </w:r>
          </w:p>
          <w:p w14:paraId="36CF7C2F" w14:textId="77777777" w:rsidR="00487FE4" w:rsidRPr="007F1985" w:rsidRDefault="00487FE4"/>
        </w:tc>
      </w:tr>
    </w:tbl>
    <w:p w14:paraId="254C3874" w14:textId="77777777" w:rsidR="00BE5E6F" w:rsidRDefault="00BE5E6F" w:rsidP="00FF5F62"/>
    <w:p w14:paraId="5E6130AA" w14:textId="77777777" w:rsidR="00CD444E" w:rsidRDefault="00CD444E" w:rsidP="00CD444E">
      <w:pPr>
        <w:jc w:val="left"/>
        <w:rPr>
          <w:rFonts w:asciiTheme="majorHAnsi" w:eastAsiaTheme="majorEastAsia" w:hAnsiTheme="majorHAnsi" w:cstheme="majorBidi"/>
          <w:b/>
          <w:bCs/>
          <w:color w:val="008173"/>
          <w:sz w:val="24"/>
          <w:szCs w:val="28"/>
        </w:rPr>
      </w:pPr>
      <w:r>
        <w:br w:type="page"/>
      </w:r>
    </w:p>
    <w:p w14:paraId="5194C35F" w14:textId="475BF7CA" w:rsidR="00CD444E" w:rsidRDefault="00CD444E" w:rsidP="00CD444E">
      <w:pPr>
        <w:pStyle w:val="Heading2"/>
      </w:pPr>
      <w:bookmarkStart w:id="8" w:name="_Toc215493100"/>
      <w:r>
        <w:lastRenderedPageBreak/>
        <w:t>SRF PWP-2.2 Deposit-Return Systems (DRS) for reusable packaging</w:t>
      </w:r>
      <w:bookmarkEnd w:id="8"/>
    </w:p>
    <w:p w14:paraId="5317F6A4" w14:textId="77777777" w:rsidR="00CD444E" w:rsidRPr="00215316" w:rsidRDefault="00CD444E" w:rsidP="00CD444E"/>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CD444E" w14:paraId="09113B49" w14:textId="77777777" w:rsidTr="00F022CF">
        <w:tc>
          <w:tcPr>
            <w:tcW w:w="9174" w:type="dxa"/>
          </w:tcPr>
          <w:p w14:paraId="595DD754" w14:textId="77777777" w:rsidR="00CD444E" w:rsidRPr="00BF7AF4" w:rsidRDefault="00CD444E" w:rsidP="001C2E1F">
            <w:pPr>
              <w:rPr>
                <w:b/>
              </w:rPr>
            </w:pPr>
            <w:r w:rsidRPr="00BF7AF4">
              <w:rPr>
                <w:b/>
              </w:rPr>
              <w:t>Description and relevance</w:t>
            </w:r>
          </w:p>
          <w:p w14:paraId="001AA4FC" w14:textId="77777777" w:rsidR="00CD444E" w:rsidRDefault="00CD444E" w:rsidP="001C2E1F"/>
          <w:p w14:paraId="19380781" w14:textId="4C3715BF" w:rsidR="00CD444E" w:rsidRDefault="00CD444E" w:rsidP="001C2E1F">
            <w:r>
              <w:t xml:space="preserve">Deposit-Return Systems (DRS) </w:t>
            </w:r>
            <w:r w:rsidR="001D2304">
              <w:t>will become</w:t>
            </w:r>
            <w:r>
              <w:t xml:space="preserve"> mandatory for various types of single-use packaging</w:t>
            </w:r>
            <w:r w:rsidR="001D2304">
              <w:t xml:space="preserve"> unless certain minimum collection rates are achieved</w:t>
            </w:r>
            <w:r>
              <w:t xml:space="preserve">. Article 50(8) of the PPWR also calls on MS to strive to ensure that such systems are equally available for </w:t>
            </w:r>
            <w:r w:rsidRPr="00F022CF">
              <w:rPr>
                <w:b/>
                <w:bCs/>
              </w:rPr>
              <w:t>reusable packaging</w:t>
            </w:r>
            <w:r>
              <w:t xml:space="preserve"> where technically and economically feasible. </w:t>
            </w:r>
            <w:r w:rsidR="009B09A6">
              <w:t xml:space="preserve">A </w:t>
            </w:r>
            <w:r w:rsidR="003C45F3">
              <w:t xml:space="preserve">DRS </w:t>
            </w:r>
            <w:r w:rsidR="009B09A6">
              <w:t xml:space="preserve">that ensures that reusable packaging is collected for reuse can be an essential part of a so-called </w:t>
            </w:r>
            <w:r w:rsidR="00695318" w:rsidRPr="00695318">
              <w:t>‘re-use system’</w:t>
            </w:r>
            <w:r w:rsidR="009B09A6">
              <w:t>, meaning</w:t>
            </w:r>
            <w:r w:rsidR="00695318" w:rsidRPr="00695318">
              <w:t xml:space="preserve"> the organisational, technical or financial arrangements, together with incentives, that allow re-use either in a closed</w:t>
            </w:r>
            <w:r w:rsidR="008227A5">
              <w:t>-</w:t>
            </w:r>
            <w:r w:rsidR="00695318" w:rsidRPr="00695318">
              <w:t>loop or open</w:t>
            </w:r>
            <w:r w:rsidR="008227A5">
              <w:t>-</w:t>
            </w:r>
            <w:r w:rsidR="00695318" w:rsidRPr="00695318">
              <w:t>loop system</w:t>
            </w:r>
            <w:r w:rsidR="009B09A6">
              <w:t>, as defined in Article 3(13) of the PPWR.</w:t>
            </w:r>
          </w:p>
          <w:p w14:paraId="15849CEF" w14:textId="77777777" w:rsidR="00CD444E" w:rsidRDefault="00CD444E" w:rsidP="001C2E1F"/>
          <w:p w14:paraId="1B854018" w14:textId="0987BE50" w:rsidR="00CD444E" w:rsidRDefault="00CD444E" w:rsidP="001C2E1F">
            <w:r>
              <w:t>Reusable packaging that is collected through a DRS and cleaned and reused within the same supply chain or company constitutes a closed-loop-system</w:t>
            </w:r>
            <w:r>
              <w:rPr>
                <w:rFonts w:ascii="Courier New" w:hAnsi="Courier New" w:cs="Courier New"/>
              </w:rPr>
              <w:t>-</w:t>
            </w:r>
            <w:r>
              <w:t xml:space="preserve"> e.g. reusable glass bottles or crates used by a specific manufacturer or retailer, or pallet pooling systems. Reusable packaging can also be repurposed outside the original supply chain in a so-called open-loop-system, like in the case of reusable plastic food containers. </w:t>
            </w:r>
          </w:p>
          <w:p w14:paraId="61F89863" w14:textId="77777777" w:rsidR="00CD444E" w:rsidRDefault="00CD444E" w:rsidP="001C2E1F"/>
          <w:p w14:paraId="18FAFECF" w14:textId="77777777" w:rsidR="00CD444E" w:rsidRDefault="00CD444E" w:rsidP="001C2E1F">
            <w:r>
              <w:t>D</w:t>
            </w:r>
            <w:r w:rsidRPr="00740B8C">
              <w:t xml:space="preserve">RS </w:t>
            </w:r>
            <w:r>
              <w:t>for reusable packaging generally result in high return rates, thereby supporting packaging waste reduction.</w:t>
            </w:r>
            <w:r w:rsidRPr="00740B8C">
              <w:t xml:space="preserve"> </w:t>
            </w:r>
            <w:r>
              <w:t xml:space="preserve">This SRF will assess </w:t>
            </w:r>
            <w:r w:rsidRPr="00830F9A">
              <w:t xml:space="preserve">whether </w:t>
            </w:r>
            <w:r>
              <w:t xml:space="preserve">mandatory or </w:t>
            </w:r>
            <w:r w:rsidRPr="00830F9A">
              <w:t xml:space="preserve">voluntary </w:t>
            </w:r>
            <w:r w:rsidRPr="002A16BA">
              <w:t>DRS for reusable packaging</w:t>
            </w:r>
            <w:r w:rsidRPr="00830F9A">
              <w:t xml:space="preserve"> </w:t>
            </w:r>
            <w:r>
              <w:t xml:space="preserve">are </w:t>
            </w:r>
            <w:r w:rsidRPr="00830F9A">
              <w:t xml:space="preserve">in place </w:t>
            </w:r>
            <w:r>
              <w:t xml:space="preserve">or firmly planned, </w:t>
            </w:r>
            <w:r w:rsidRPr="0011643F">
              <w:t>ensuring efficient and effective collection for reuse, either in a closed-loop or open-loop syste</w:t>
            </w:r>
            <w:r>
              <w:t xml:space="preserve">m. </w:t>
            </w:r>
            <w:r w:rsidRPr="0011643F">
              <w:t xml:space="preserve">It will also </w:t>
            </w:r>
            <w:r>
              <w:t xml:space="preserve">qualitatively </w:t>
            </w:r>
            <w:r w:rsidRPr="0011643F">
              <w:t>evaluate the coverage of these systems, considering the</w:t>
            </w:r>
            <w:r>
              <w:t xml:space="preserve"> significance of the</w:t>
            </w:r>
            <w:r w:rsidRPr="0011643F">
              <w:t>ir market share</w:t>
            </w:r>
            <w:r>
              <w:t>.</w:t>
            </w:r>
          </w:p>
          <w:p w14:paraId="700E13CD" w14:textId="77777777" w:rsidR="00CD444E" w:rsidRDefault="00CD444E" w:rsidP="001C2E1F"/>
          <w:p w14:paraId="671AA00C" w14:textId="77777777" w:rsidR="00CD444E" w:rsidRDefault="00CD444E" w:rsidP="001C2E1F">
            <w:r>
              <w:t>In this assessment, f</w:t>
            </w:r>
            <w:r w:rsidRPr="00C9657E">
              <w:t xml:space="preserve">irm plans </w:t>
            </w:r>
            <w:r w:rsidRPr="00B06525">
              <w:rPr>
                <w:szCs w:val="24"/>
              </w:rPr>
              <w:t>are plans with legislative proposals in place and a publicly announced start date (within the next two years)</w:t>
            </w:r>
            <w:r>
              <w:t xml:space="preserve"> introducing the </w:t>
            </w:r>
            <w:r w:rsidRPr="00814760">
              <w:t xml:space="preserve">aforementioned </w:t>
            </w:r>
            <w:r>
              <w:t>economic measures</w:t>
            </w:r>
            <w:r w:rsidRPr="00B06525">
              <w:rPr>
                <w:szCs w:val="24"/>
              </w:rPr>
              <w:t>.</w:t>
            </w:r>
          </w:p>
          <w:p w14:paraId="037AE0E0" w14:textId="77777777" w:rsidR="00CD444E" w:rsidRDefault="00CD444E" w:rsidP="001C2E1F">
            <w:pPr>
              <w:rPr>
                <w:b/>
              </w:rPr>
            </w:pPr>
          </w:p>
          <w:p w14:paraId="1C11B629" w14:textId="77777777" w:rsidR="00CD444E" w:rsidRPr="00494893" w:rsidRDefault="00CD444E" w:rsidP="001C2E1F">
            <w:pPr>
              <w:rPr>
                <w:b/>
              </w:rPr>
            </w:pPr>
            <w:r w:rsidRPr="00494893">
              <w:rPr>
                <w:b/>
              </w:rPr>
              <w:t>Source</w:t>
            </w:r>
          </w:p>
          <w:p w14:paraId="6E8612FE" w14:textId="77777777" w:rsidR="00CD444E" w:rsidRDefault="00CD444E" w:rsidP="001C2E1F">
            <w:r>
              <w:t>Questionnaire</w:t>
            </w:r>
          </w:p>
          <w:p w14:paraId="28937AC8" w14:textId="77777777" w:rsidR="00CD444E" w:rsidRDefault="00CD444E" w:rsidP="001C2E1F"/>
          <w:p w14:paraId="3CDA22B3" w14:textId="77777777" w:rsidR="00CD444E" w:rsidRDefault="00CD444E" w:rsidP="001C2E1F">
            <w:pPr>
              <w:rPr>
                <w:b/>
                <w:bCs/>
              </w:rPr>
            </w:pPr>
            <w:r w:rsidRPr="47FC7DA8">
              <w:rPr>
                <w:b/>
                <w:bCs/>
              </w:rPr>
              <w:t>Assessment</w:t>
            </w:r>
          </w:p>
          <w:p w14:paraId="1771F0EA" w14:textId="77777777" w:rsidR="00CD444E" w:rsidRPr="00494893" w:rsidRDefault="00CD444E" w:rsidP="001C2E1F">
            <w:pPr>
              <w:rPr>
                <w:b/>
              </w:rPr>
            </w:pPr>
          </w:p>
          <w:tbl>
            <w:tblPr>
              <w:tblStyle w:val="TableGrid"/>
              <w:tblW w:w="0" w:type="auto"/>
              <w:tblLook w:val="06A0" w:firstRow="1" w:lastRow="0" w:firstColumn="1" w:lastColumn="0" w:noHBand="1" w:noVBand="1"/>
            </w:tblPr>
            <w:tblGrid>
              <w:gridCol w:w="2970"/>
              <w:gridCol w:w="2989"/>
              <w:gridCol w:w="2989"/>
            </w:tblGrid>
            <w:tr w:rsidR="00CD444E" w14:paraId="45676347" w14:textId="77777777" w:rsidTr="001C2E1F">
              <w:trPr>
                <w:trHeight w:val="983"/>
              </w:trPr>
              <w:tc>
                <w:tcPr>
                  <w:tcW w:w="3082" w:type="dxa"/>
                  <w:shd w:val="clear" w:color="auto" w:fill="93C8B9"/>
                  <w:vAlign w:val="center"/>
                </w:tcPr>
                <w:p w14:paraId="09340A37" w14:textId="77777777" w:rsidR="00CD444E" w:rsidRDefault="00CD444E" w:rsidP="001C2E1F">
                  <w:pPr>
                    <w:spacing w:line="259" w:lineRule="auto"/>
                    <w:jc w:val="center"/>
                    <w:rPr>
                      <w:rFonts w:cs="Calibri"/>
                      <w:color w:val="000000" w:themeColor="text1"/>
                      <w:sz w:val="20"/>
                      <w:szCs w:val="20"/>
                    </w:rPr>
                  </w:pPr>
                  <w:r>
                    <w:rPr>
                      <w:rFonts w:cs="Calibri"/>
                      <w:color w:val="000000" w:themeColor="text1"/>
                      <w:sz w:val="20"/>
                      <w:szCs w:val="20"/>
                    </w:rPr>
                    <w:t>DRS with significant coverage are in place for reusable packaging</w:t>
                  </w:r>
                </w:p>
              </w:tc>
              <w:tc>
                <w:tcPr>
                  <w:tcW w:w="3082" w:type="dxa"/>
                  <w:shd w:val="clear" w:color="auto" w:fill="FDC963"/>
                  <w:vAlign w:val="center"/>
                </w:tcPr>
                <w:p w14:paraId="2C78A537" w14:textId="379CB903" w:rsidR="00CD444E" w:rsidRDefault="00CD444E" w:rsidP="001C2E1F">
                  <w:pPr>
                    <w:spacing w:line="259" w:lineRule="auto"/>
                    <w:jc w:val="center"/>
                    <w:rPr>
                      <w:rFonts w:cs="Calibri"/>
                      <w:color w:val="000000" w:themeColor="text1"/>
                      <w:sz w:val="20"/>
                      <w:szCs w:val="20"/>
                    </w:rPr>
                  </w:pPr>
                  <w:r>
                    <w:rPr>
                      <w:rFonts w:cs="Calibri"/>
                      <w:color w:val="000000" w:themeColor="text1"/>
                      <w:sz w:val="20"/>
                      <w:szCs w:val="20"/>
                    </w:rPr>
                    <w:t xml:space="preserve">DRS for reusable packaging are absent or have </w:t>
                  </w:r>
                  <w:r w:rsidR="00E65724">
                    <w:rPr>
                      <w:rFonts w:cs="Calibri"/>
                      <w:color w:val="000000" w:themeColor="text1"/>
                      <w:sz w:val="20"/>
                      <w:szCs w:val="20"/>
                    </w:rPr>
                    <w:t>low</w:t>
                  </w:r>
                  <w:r>
                    <w:rPr>
                      <w:rFonts w:cs="Calibri"/>
                      <w:color w:val="000000" w:themeColor="text1"/>
                      <w:sz w:val="20"/>
                      <w:szCs w:val="20"/>
                    </w:rPr>
                    <w:t xml:space="preserve"> coverage </w:t>
                  </w:r>
                </w:p>
                <w:p w14:paraId="2B670287" w14:textId="77777777" w:rsidR="00CD444E" w:rsidRDefault="00CD444E" w:rsidP="001C2E1F">
                  <w:pPr>
                    <w:spacing w:line="259" w:lineRule="auto"/>
                    <w:jc w:val="center"/>
                    <w:rPr>
                      <w:rFonts w:cs="Calibri"/>
                      <w:color w:val="000000" w:themeColor="text1"/>
                      <w:sz w:val="20"/>
                      <w:szCs w:val="20"/>
                    </w:rPr>
                  </w:pPr>
                  <w:r>
                    <w:rPr>
                      <w:rFonts w:cs="Calibri"/>
                      <w:color w:val="000000" w:themeColor="text1"/>
                      <w:sz w:val="20"/>
                      <w:szCs w:val="20"/>
                    </w:rPr>
                    <w:t>BUT</w:t>
                  </w:r>
                </w:p>
                <w:p w14:paraId="29D8BCD3" w14:textId="0B3D9F2D" w:rsidR="00CD444E" w:rsidRDefault="00CC09FF" w:rsidP="001C2E1F">
                  <w:pPr>
                    <w:spacing w:line="259" w:lineRule="auto"/>
                    <w:jc w:val="center"/>
                    <w:rPr>
                      <w:rFonts w:cs="Calibri"/>
                      <w:color w:val="000000" w:themeColor="text1"/>
                      <w:sz w:val="20"/>
                      <w:szCs w:val="20"/>
                    </w:rPr>
                  </w:pPr>
                  <w:r>
                    <w:rPr>
                      <w:rFonts w:cs="Calibri"/>
                      <w:color w:val="000000" w:themeColor="text1"/>
                      <w:sz w:val="20"/>
                      <w:szCs w:val="20"/>
                    </w:rPr>
                    <w:t xml:space="preserve">at least two of </w:t>
                  </w:r>
                  <w:r w:rsidR="00CD444E" w:rsidRPr="00987AB5">
                    <w:rPr>
                      <w:rFonts w:cs="Calibri"/>
                      <w:color w:val="000000" w:themeColor="text1"/>
                      <w:sz w:val="20"/>
                      <w:szCs w:val="20"/>
                    </w:rPr>
                    <w:t xml:space="preserve">the following arrangements or mechanisms are </w:t>
                  </w:r>
                  <w:r w:rsidR="00CD444E">
                    <w:rPr>
                      <w:rFonts w:cs="Calibri"/>
                      <w:color w:val="000000" w:themeColor="text1"/>
                      <w:sz w:val="20"/>
                      <w:szCs w:val="20"/>
                    </w:rPr>
                    <w:t xml:space="preserve">either already </w:t>
                  </w:r>
                  <w:r w:rsidR="00CD444E" w:rsidRPr="00987AB5">
                    <w:rPr>
                      <w:rFonts w:cs="Calibri"/>
                      <w:color w:val="000000" w:themeColor="text1"/>
                      <w:sz w:val="20"/>
                      <w:szCs w:val="20"/>
                    </w:rPr>
                    <w:t xml:space="preserve">in place or </w:t>
                  </w:r>
                  <w:r w:rsidR="00CD444E">
                    <w:rPr>
                      <w:rFonts w:cs="Calibri"/>
                      <w:color w:val="000000" w:themeColor="text1"/>
                      <w:sz w:val="20"/>
                      <w:szCs w:val="20"/>
                    </w:rPr>
                    <w:t xml:space="preserve">backed by firm plans </w:t>
                  </w:r>
                  <w:r w:rsidR="00CD444E" w:rsidRPr="00987AB5">
                    <w:rPr>
                      <w:rFonts w:cs="Calibri"/>
                      <w:color w:val="000000" w:themeColor="text1"/>
                      <w:sz w:val="20"/>
                      <w:szCs w:val="20"/>
                    </w:rPr>
                    <w:t>to support the creation of effective re-use systems: organisational</w:t>
                  </w:r>
                  <w:r w:rsidR="00CD444E">
                    <w:rPr>
                      <w:rFonts w:cs="Calibri"/>
                      <w:color w:val="000000" w:themeColor="text1"/>
                      <w:sz w:val="20"/>
                      <w:szCs w:val="20"/>
                    </w:rPr>
                    <w:t xml:space="preserve"> structures,</w:t>
                  </w:r>
                  <w:r w:rsidR="00CD444E" w:rsidRPr="00987AB5">
                    <w:rPr>
                      <w:rFonts w:cs="Calibri"/>
                      <w:color w:val="000000" w:themeColor="text1"/>
                      <w:sz w:val="20"/>
                      <w:szCs w:val="20"/>
                    </w:rPr>
                    <w:t xml:space="preserve"> technical</w:t>
                  </w:r>
                  <w:r w:rsidR="00CD444E">
                    <w:rPr>
                      <w:rFonts w:cs="Calibri"/>
                      <w:color w:val="000000" w:themeColor="text1"/>
                      <w:sz w:val="20"/>
                      <w:szCs w:val="20"/>
                    </w:rPr>
                    <w:t xml:space="preserve"> solutions,</w:t>
                  </w:r>
                  <w:r w:rsidR="00CD444E" w:rsidRPr="00987AB5">
                    <w:rPr>
                      <w:rFonts w:cs="Calibri"/>
                      <w:color w:val="000000" w:themeColor="text1"/>
                      <w:sz w:val="20"/>
                      <w:szCs w:val="20"/>
                    </w:rPr>
                    <w:t xml:space="preserve"> financial </w:t>
                  </w:r>
                  <w:r w:rsidR="00CD444E">
                    <w:rPr>
                      <w:rFonts w:cs="Calibri"/>
                      <w:color w:val="000000" w:themeColor="text1"/>
                      <w:sz w:val="20"/>
                      <w:szCs w:val="20"/>
                    </w:rPr>
                    <w:t>instruments or</w:t>
                  </w:r>
                  <w:r w:rsidR="00CD444E" w:rsidRPr="00987AB5">
                    <w:rPr>
                      <w:rFonts w:cs="Calibri"/>
                      <w:color w:val="000000" w:themeColor="text1"/>
                      <w:sz w:val="20"/>
                      <w:szCs w:val="20"/>
                    </w:rPr>
                    <w:t xml:space="preserve"> </w:t>
                  </w:r>
                  <w:r w:rsidR="00CD444E">
                    <w:rPr>
                      <w:rFonts w:cs="Calibri"/>
                      <w:color w:val="000000" w:themeColor="text1"/>
                      <w:sz w:val="20"/>
                      <w:szCs w:val="20"/>
                    </w:rPr>
                    <w:t xml:space="preserve">end-user </w:t>
                  </w:r>
                  <w:r w:rsidR="00CD444E" w:rsidRPr="00987AB5">
                    <w:rPr>
                      <w:rFonts w:cs="Calibri"/>
                      <w:color w:val="000000" w:themeColor="text1"/>
                      <w:sz w:val="20"/>
                      <w:szCs w:val="20"/>
                    </w:rPr>
                    <w:t xml:space="preserve">information </w:t>
                  </w:r>
                  <w:r w:rsidR="00CD444E">
                    <w:rPr>
                      <w:rFonts w:cs="Calibri"/>
                      <w:color w:val="000000" w:themeColor="text1"/>
                      <w:sz w:val="20"/>
                      <w:szCs w:val="20"/>
                    </w:rPr>
                    <w:t>initiatives</w:t>
                  </w:r>
                </w:p>
              </w:tc>
              <w:tc>
                <w:tcPr>
                  <w:tcW w:w="3082" w:type="dxa"/>
                  <w:shd w:val="clear" w:color="auto" w:fill="E5556A"/>
                  <w:vAlign w:val="center"/>
                </w:tcPr>
                <w:p w14:paraId="7AD0C4F0" w14:textId="1272798A" w:rsidR="00CD444E" w:rsidRDefault="00CD444E" w:rsidP="001C2E1F">
                  <w:pPr>
                    <w:spacing w:line="259" w:lineRule="auto"/>
                    <w:jc w:val="center"/>
                    <w:rPr>
                      <w:rFonts w:cs="Calibri"/>
                      <w:color w:val="000000" w:themeColor="text1"/>
                      <w:sz w:val="20"/>
                      <w:szCs w:val="20"/>
                    </w:rPr>
                  </w:pPr>
                  <w:r w:rsidRPr="00987AB5">
                    <w:rPr>
                      <w:rFonts w:cs="Calibri"/>
                      <w:color w:val="000000" w:themeColor="text1"/>
                      <w:sz w:val="20"/>
                      <w:szCs w:val="20"/>
                    </w:rPr>
                    <w:t>DRS for reusable packaging</w:t>
                  </w:r>
                  <w:r>
                    <w:rPr>
                      <w:rFonts w:cs="Calibri"/>
                      <w:color w:val="000000" w:themeColor="text1"/>
                      <w:sz w:val="20"/>
                      <w:szCs w:val="20"/>
                    </w:rPr>
                    <w:t xml:space="preserve"> are absent or have </w:t>
                  </w:r>
                  <w:r w:rsidR="00E65724">
                    <w:rPr>
                      <w:rFonts w:cs="Calibri"/>
                      <w:color w:val="000000" w:themeColor="text1"/>
                      <w:sz w:val="20"/>
                      <w:szCs w:val="20"/>
                    </w:rPr>
                    <w:t>low</w:t>
                  </w:r>
                  <w:r>
                    <w:rPr>
                      <w:rFonts w:cs="Calibri"/>
                      <w:color w:val="000000" w:themeColor="text1"/>
                      <w:sz w:val="20"/>
                      <w:szCs w:val="20"/>
                    </w:rPr>
                    <w:t xml:space="preserve"> coverage</w:t>
                  </w:r>
                </w:p>
                <w:p w14:paraId="362026AC" w14:textId="77777777" w:rsidR="00CD444E" w:rsidRDefault="00CD444E" w:rsidP="001C2E1F">
                  <w:pPr>
                    <w:spacing w:line="259" w:lineRule="auto"/>
                    <w:jc w:val="center"/>
                    <w:rPr>
                      <w:rFonts w:cs="Calibri"/>
                      <w:color w:val="000000" w:themeColor="text1"/>
                      <w:sz w:val="20"/>
                      <w:szCs w:val="20"/>
                    </w:rPr>
                  </w:pPr>
                  <w:r>
                    <w:rPr>
                      <w:rFonts w:cs="Calibri"/>
                      <w:color w:val="000000" w:themeColor="text1"/>
                      <w:sz w:val="20"/>
                      <w:szCs w:val="20"/>
                    </w:rPr>
                    <w:t>AND</w:t>
                  </w:r>
                </w:p>
                <w:p w14:paraId="0A785527" w14:textId="08D8B3CE" w:rsidR="00CD444E" w:rsidRDefault="00CD444E" w:rsidP="001C2E1F">
                  <w:pPr>
                    <w:spacing w:line="259" w:lineRule="auto"/>
                    <w:jc w:val="center"/>
                    <w:rPr>
                      <w:rFonts w:cs="Calibri"/>
                      <w:color w:val="000000" w:themeColor="text1"/>
                      <w:sz w:val="20"/>
                      <w:szCs w:val="20"/>
                    </w:rPr>
                  </w:pPr>
                  <w:r>
                    <w:rPr>
                      <w:rFonts w:cs="Calibri"/>
                      <w:color w:val="000000" w:themeColor="text1"/>
                      <w:sz w:val="20"/>
                      <w:szCs w:val="20"/>
                    </w:rPr>
                    <w:t xml:space="preserve"> none or only one</w:t>
                  </w:r>
                  <w:r w:rsidRPr="00987AB5">
                    <w:rPr>
                      <w:rFonts w:cs="Calibri"/>
                      <w:color w:val="000000" w:themeColor="text1"/>
                      <w:sz w:val="20"/>
                      <w:szCs w:val="20"/>
                    </w:rPr>
                    <w:t xml:space="preserve"> of the following arrangements or mechanisms are in place or </w:t>
                  </w:r>
                  <w:r>
                    <w:rPr>
                      <w:rFonts w:cs="Calibri"/>
                      <w:color w:val="000000" w:themeColor="text1"/>
                      <w:sz w:val="20"/>
                      <w:szCs w:val="20"/>
                    </w:rPr>
                    <w:t xml:space="preserve">backed by firm plans </w:t>
                  </w:r>
                  <w:r w:rsidRPr="00987AB5">
                    <w:rPr>
                      <w:rFonts w:cs="Calibri"/>
                      <w:color w:val="000000" w:themeColor="text1"/>
                      <w:sz w:val="20"/>
                      <w:szCs w:val="20"/>
                    </w:rPr>
                    <w:t>to support the creation of effective re-use systems: organisational</w:t>
                  </w:r>
                  <w:r>
                    <w:rPr>
                      <w:rFonts w:cs="Calibri"/>
                      <w:color w:val="000000" w:themeColor="text1"/>
                      <w:sz w:val="20"/>
                      <w:szCs w:val="20"/>
                    </w:rPr>
                    <w:t xml:space="preserve"> structures,</w:t>
                  </w:r>
                  <w:r w:rsidRPr="00987AB5">
                    <w:rPr>
                      <w:rFonts w:cs="Calibri"/>
                      <w:color w:val="000000" w:themeColor="text1"/>
                      <w:sz w:val="20"/>
                      <w:szCs w:val="20"/>
                    </w:rPr>
                    <w:t xml:space="preserve"> technical</w:t>
                  </w:r>
                  <w:r>
                    <w:rPr>
                      <w:rFonts w:cs="Calibri"/>
                      <w:color w:val="000000" w:themeColor="text1"/>
                      <w:sz w:val="20"/>
                      <w:szCs w:val="20"/>
                    </w:rPr>
                    <w:t xml:space="preserve"> solutions,</w:t>
                  </w:r>
                  <w:r w:rsidRPr="00987AB5">
                    <w:rPr>
                      <w:rFonts w:cs="Calibri"/>
                      <w:color w:val="000000" w:themeColor="text1"/>
                      <w:sz w:val="20"/>
                      <w:szCs w:val="20"/>
                    </w:rPr>
                    <w:t xml:space="preserve"> financial </w:t>
                  </w:r>
                  <w:r>
                    <w:rPr>
                      <w:rFonts w:cs="Calibri"/>
                      <w:color w:val="000000" w:themeColor="text1"/>
                      <w:sz w:val="20"/>
                      <w:szCs w:val="20"/>
                    </w:rPr>
                    <w:t>instruments, or</w:t>
                  </w:r>
                  <w:r w:rsidRPr="00987AB5">
                    <w:rPr>
                      <w:rFonts w:cs="Calibri"/>
                      <w:color w:val="000000" w:themeColor="text1"/>
                      <w:sz w:val="20"/>
                      <w:szCs w:val="20"/>
                    </w:rPr>
                    <w:t xml:space="preserve"> </w:t>
                  </w:r>
                  <w:r>
                    <w:rPr>
                      <w:rFonts w:cs="Calibri"/>
                      <w:color w:val="000000" w:themeColor="text1"/>
                      <w:sz w:val="20"/>
                      <w:szCs w:val="20"/>
                    </w:rPr>
                    <w:t>end-user information initiatives</w:t>
                  </w:r>
                </w:p>
              </w:tc>
            </w:tr>
          </w:tbl>
          <w:p w14:paraId="2A5877C8" w14:textId="77777777" w:rsidR="00CD444E" w:rsidRDefault="00CD444E" w:rsidP="001C2E1F">
            <w:r>
              <w:t xml:space="preserve"> </w:t>
            </w:r>
          </w:p>
          <w:p w14:paraId="1EF7F718" w14:textId="77777777" w:rsidR="00CD444E" w:rsidRPr="000B4960" w:rsidRDefault="00CD444E" w:rsidP="001C2E1F">
            <w:pPr>
              <w:rPr>
                <w:b/>
              </w:rPr>
            </w:pPr>
            <w:r w:rsidRPr="000B4960">
              <w:rPr>
                <w:b/>
              </w:rPr>
              <w:t>Weight</w:t>
            </w:r>
          </w:p>
          <w:p w14:paraId="29CF197B" w14:textId="77777777" w:rsidR="00CD444E" w:rsidRPr="007F1985" w:rsidRDefault="00CD444E" w:rsidP="001C2E1F">
            <w:r>
              <w:t>1</w:t>
            </w:r>
          </w:p>
        </w:tc>
      </w:tr>
    </w:tbl>
    <w:p w14:paraId="1F5C938A" w14:textId="77777777" w:rsidR="00CD444E" w:rsidRDefault="00CD444E" w:rsidP="00FF5F62"/>
    <w:p w14:paraId="25A9EF3D" w14:textId="77777777" w:rsidR="00CD444E" w:rsidRDefault="00CD444E" w:rsidP="00FF5F62"/>
    <w:p w14:paraId="36E97A41" w14:textId="77777777" w:rsidR="004E6F74" w:rsidRDefault="004E6F74">
      <w:pPr>
        <w:jc w:val="left"/>
        <w:rPr>
          <w:rFonts w:asciiTheme="majorHAnsi" w:eastAsiaTheme="majorEastAsia" w:hAnsiTheme="majorHAnsi" w:cstheme="majorBidi"/>
          <w:b/>
          <w:bCs/>
          <w:color w:val="008173"/>
          <w:sz w:val="24"/>
          <w:szCs w:val="28"/>
        </w:rPr>
      </w:pPr>
      <w:r>
        <w:br w:type="page"/>
      </w:r>
    </w:p>
    <w:p w14:paraId="6DEAC754" w14:textId="2E3DC4F6" w:rsidR="00487FE4" w:rsidRDefault="00487FE4" w:rsidP="00EC08A9">
      <w:pPr>
        <w:pStyle w:val="Heading2"/>
      </w:pPr>
      <w:bookmarkStart w:id="9" w:name="_Toc215493101"/>
      <w:r>
        <w:lastRenderedPageBreak/>
        <w:t>SRF PWP-</w:t>
      </w:r>
      <w:r w:rsidR="00A24294">
        <w:t>2</w:t>
      </w:r>
      <w:r>
        <w:t>.</w:t>
      </w:r>
      <w:r w:rsidR="007A0794">
        <w:t>3</w:t>
      </w:r>
      <w:r>
        <w:t xml:space="preserve"> </w:t>
      </w:r>
      <w:r w:rsidR="00120993">
        <w:t xml:space="preserve">Legal requirements </w:t>
      </w:r>
      <w:r w:rsidR="002212B3">
        <w:t>for</w:t>
      </w:r>
      <w:r w:rsidR="00CA4B17">
        <w:t xml:space="preserve"> making reusable packaging</w:t>
      </w:r>
      <w:r w:rsidR="003544A3">
        <w:t xml:space="preserve"> available</w:t>
      </w:r>
      <w:bookmarkEnd w:id="9"/>
      <w:r w:rsidR="00FE1079">
        <w:t xml:space="preserve"> </w:t>
      </w:r>
    </w:p>
    <w:p w14:paraId="62EDC5D8" w14:textId="77777777" w:rsidR="00487FE4" w:rsidRPr="00215316" w:rsidRDefault="00487FE4" w:rsidP="00487FE4"/>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487FE4" w14:paraId="4AEC94CA" w14:textId="77777777" w:rsidTr="00F022CF">
        <w:tc>
          <w:tcPr>
            <w:tcW w:w="9174" w:type="dxa"/>
          </w:tcPr>
          <w:p w14:paraId="56CBD1B3" w14:textId="77777777" w:rsidR="00487FE4" w:rsidRPr="00BF7AF4" w:rsidRDefault="00487FE4">
            <w:pPr>
              <w:rPr>
                <w:b/>
              </w:rPr>
            </w:pPr>
            <w:r w:rsidRPr="00BF7AF4">
              <w:rPr>
                <w:b/>
              </w:rPr>
              <w:t>Description and relevance</w:t>
            </w:r>
          </w:p>
          <w:p w14:paraId="0122B95A" w14:textId="0265C54C" w:rsidR="00487FE4" w:rsidRDefault="005F20A7">
            <w:r>
              <w:t xml:space="preserve">The replacement of single-use packaging </w:t>
            </w:r>
            <w:r w:rsidR="00273E19">
              <w:t xml:space="preserve">with </w:t>
            </w:r>
            <w:r>
              <w:t>reusable or refillable</w:t>
            </w:r>
            <w:r w:rsidR="00670ED9">
              <w:t xml:space="preserve"> packaging </w:t>
            </w:r>
            <w:r w:rsidR="00FC3B77">
              <w:t xml:space="preserve">can help reduce </w:t>
            </w:r>
            <w:r w:rsidR="00670ED9">
              <w:t xml:space="preserve">packaging waste generation. </w:t>
            </w:r>
            <w:r w:rsidR="006710A5">
              <w:t>To this end</w:t>
            </w:r>
            <w:r w:rsidR="002131C1">
              <w:t xml:space="preserve">, </w:t>
            </w:r>
            <w:r w:rsidR="00854B89">
              <w:t xml:space="preserve">MS </w:t>
            </w:r>
            <w:r w:rsidR="006710A5">
              <w:t>may</w:t>
            </w:r>
            <w:r w:rsidR="00645D4C">
              <w:t xml:space="preserve"> introduce legal </w:t>
            </w:r>
            <w:r w:rsidR="00E53D80">
              <w:t>requirements</w:t>
            </w:r>
            <w:r w:rsidR="00652252" w:rsidRPr="00652252">
              <w:t xml:space="preserve"> on manufacturers</w:t>
            </w:r>
            <w:r w:rsidR="00547253">
              <w:t>,</w:t>
            </w:r>
            <w:r w:rsidR="00652252" w:rsidRPr="00652252">
              <w:t xml:space="preserve"> final distributors</w:t>
            </w:r>
            <w:r w:rsidR="00547253">
              <w:t>, or other economic operators,</w:t>
            </w:r>
            <w:r w:rsidR="00652252" w:rsidRPr="00652252">
              <w:t xml:space="preserve"> to make </w:t>
            </w:r>
            <w:r w:rsidR="0034617F">
              <w:t xml:space="preserve">a certain </w:t>
            </w:r>
            <w:r w:rsidR="004315B1">
              <w:t xml:space="preserve">percentage of products </w:t>
            </w:r>
            <w:r w:rsidR="00652252" w:rsidRPr="00652252">
              <w:t>available in reusable packaging within a re-use system or through refill</w:t>
            </w:r>
            <w:r w:rsidR="00465BA1">
              <w:t>s, beyond</w:t>
            </w:r>
            <w:r w:rsidR="00652252" w:rsidRPr="00652252">
              <w:t xml:space="preserve"> those </w:t>
            </w:r>
            <w:r w:rsidR="00F46177">
              <w:t xml:space="preserve">already </w:t>
            </w:r>
            <w:r w:rsidR="00652252" w:rsidRPr="00652252">
              <w:t xml:space="preserve">covered by </w:t>
            </w:r>
            <w:r w:rsidR="00D07E79">
              <w:t xml:space="preserve">the </w:t>
            </w:r>
            <w:r w:rsidR="00652252" w:rsidRPr="00652252">
              <w:t>re-use targets</w:t>
            </w:r>
            <w:r w:rsidR="00D07E79">
              <w:t xml:space="preserve"> in the PPWR</w:t>
            </w:r>
            <w:r w:rsidR="008538B9">
              <w:t xml:space="preserve"> (such as </w:t>
            </w:r>
            <w:r w:rsidR="00027EC8" w:rsidRPr="00027EC8">
              <w:t>alcoholic and non-alcoholic beverages in sales</w:t>
            </w:r>
            <w:r w:rsidR="00B70658">
              <w:t xml:space="preserve"> packaging</w:t>
            </w:r>
            <w:r w:rsidR="008F3195">
              <w:t>)</w:t>
            </w:r>
            <w:r w:rsidR="00F7274D">
              <w:t>. Such measures</w:t>
            </w:r>
            <w:r w:rsidR="008F3195">
              <w:t xml:space="preserve"> </w:t>
            </w:r>
            <w:r w:rsidR="00E71C86">
              <w:t>should be implemented in a way that does not creat</w:t>
            </w:r>
            <w:r w:rsidR="00BC5B28">
              <w:t>e</w:t>
            </w:r>
            <w:r w:rsidR="00652252" w:rsidRPr="00652252">
              <w:t xml:space="preserve"> distortions </w:t>
            </w:r>
            <w:r w:rsidR="00BC5B28">
              <w:t>in</w:t>
            </w:r>
            <w:r w:rsidR="00BC5B28" w:rsidRPr="00652252">
              <w:t xml:space="preserve"> </w:t>
            </w:r>
            <w:r w:rsidR="00652252" w:rsidRPr="00652252">
              <w:t xml:space="preserve">the internal market or trade barriers for products from other </w:t>
            </w:r>
            <w:r w:rsidR="00D675AE">
              <w:t>MS</w:t>
            </w:r>
            <w:r w:rsidR="00652252" w:rsidRPr="00652252">
              <w:t>.</w:t>
            </w:r>
            <w:r w:rsidR="00F4715E">
              <w:t xml:space="preserve"> This </w:t>
            </w:r>
            <w:r w:rsidR="009A5777">
              <w:t>SRF</w:t>
            </w:r>
            <w:r w:rsidR="00F4715E">
              <w:t xml:space="preserve"> will </w:t>
            </w:r>
            <w:r w:rsidR="004E52C3">
              <w:t xml:space="preserve">assess </w:t>
            </w:r>
            <w:r w:rsidR="00F4715E">
              <w:t xml:space="preserve">whether MS have put in place </w:t>
            </w:r>
            <w:r w:rsidR="00F91E59" w:rsidRPr="00F91E59">
              <w:t>leg</w:t>
            </w:r>
            <w:r w:rsidR="0054032D">
              <w:t>al</w:t>
            </w:r>
            <w:r w:rsidR="00F91E59" w:rsidRPr="00F91E59">
              <w:t xml:space="preserve"> requirements</w:t>
            </w:r>
            <w:r w:rsidR="00CB2719">
              <w:t>,</w:t>
            </w:r>
            <w:r w:rsidR="00F4715E">
              <w:t xml:space="preserve"> or </w:t>
            </w:r>
            <w:r w:rsidR="009A5777">
              <w:t>have</w:t>
            </w:r>
            <w:r w:rsidR="00F4715E">
              <w:t xml:space="preserve"> firm plans to do so, </w:t>
            </w:r>
            <w:r w:rsidR="00305B84">
              <w:t>regarding</w:t>
            </w:r>
            <w:r w:rsidR="00CB2719">
              <w:t xml:space="preserve"> the availability </w:t>
            </w:r>
            <w:r w:rsidR="00F4715E">
              <w:t xml:space="preserve">of </w:t>
            </w:r>
            <w:r w:rsidR="00F4715E" w:rsidRPr="00AC7B82">
              <w:t>products in reusable packaging</w:t>
            </w:r>
            <w:r w:rsidR="006E5B68">
              <w:t xml:space="preserve">, </w:t>
            </w:r>
            <w:r w:rsidR="006951E6">
              <w:t xml:space="preserve">complementing or </w:t>
            </w:r>
            <w:r w:rsidR="006E5B68">
              <w:t xml:space="preserve">reinforcing the </w:t>
            </w:r>
            <w:r w:rsidR="006951E6">
              <w:t>P</w:t>
            </w:r>
            <w:r w:rsidR="006A6F5C">
              <w:t>PWR</w:t>
            </w:r>
            <w:r w:rsidR="005818D8">
              <w:t xml:space="preserve"> </w:t>
            </w:r>
            <w:r w:rsidR="006E5B68">
              <w:t>obligation</w:t>
            </w:r>
            <w:r w:rsidR="00772503">
              <w:t>s</w:t>
            </w:r>
            <w:r w:rsidR="006E5B68">
              <w:t xml:space="preserve"> put on </w:t>
            </w:r>
            <w:r w:rsidR="00405546">
              <w:t>manufacturers and final distributors</w:t>
            </w:r>
            <w:r w:rsidR="00013E56">
              <w:t xml:space="preserve"> </w:t>
            </w:r>
            <w:r w:rsidR="00700078">
              <w:t>to make reusable packaging</w:t>
            </w:r>
            <w:r w:rsidR="00357881">
              <w:t xml:space="preserve"> available</w:t>
            </w:r>
            <w:r w:rsidR="00F4715E">
              <w:t>.</w:t>
            </w:r>
            <w:r w:rsidR="006A7AD6">
              <w:t xml:space="preserve"> </w:t>
            </w:r>
          </w:p>
          <w:p w14:paraId="3B9619E4" w14:textId="77777777" w:rsidR="00C943A7" w:rsidRDefault="00C943A7" w:rsidP="00C943A7"/>
          <w:p w14:paraId="663B6763" w14:textId="2289A362" w:rsidR="00487FE4" w:rsidRPr="00494893" w:rsidRDefault="00487FE4">
            <w:pPr>
              <w:rPr>
                <w:b/>
              </w:rPr>
            </w:pPr>
            <w:r w:rsidRPr="00494893">
              <w:rPr>
                <w:b/>
              </w:rPr>
              <w:t>Source</w:t>
            </w:r>
          </w:p>
          <w:p w14:paraId="0FFA25A2" w14:textId="77777777" w:rsidR="00487FE4" w:rsidRDefault="00487FE4">
            <w:r>
              <w:t>Questionnaire</w:t>
            </w:r>
          </w:p>
          <w:p w14:paraId="0BA3F6F8" w14:textId="77777777" w:rsidR="00487FE4" w:rsidRDefault="00487FE4"/>
          <w:p w14:paraId="2C464A1B" w14:textId="77777777" w:rsidR="00487FE4" w:rsidRDefault="00487FE4">
            <w:pPr>
              <w:rPr>
                <w:b/>
                <w:bCs/>
              </w:rPr>
            </w:pPr>
            <w:r w:rsidRPr="47FC7DA8">
              <w:rPr>
                <w:b/>
                <w:bCs/>
              </w:rPr>
              <w:t>Assessment</w:t>
            </w:r>
          </w:p>
          <w:p w14:paraId="1F95C8A0" w14:textId="77777777" w:rsidR="00487FE4" w:rsidRPr="00494893" w:rsidRDefault="00487FE4">
            <w:pPr>
              <w:rPr>
                <w:b/>
              </w:rPr>
            </w:pPr>
          </w:p>
          <w:tbl>
            <w:tblPr>
              <w:tblStyle w:val="TableGrid"/>
              <w:tblW w:w="0" w:type="auto"/>
              <w:tblLook w:val="06A0" w:firstRow="1" w:lastRow="0" w:firstColumn="1" w:lastColumn="0" w:noHBand="1" w:noVBand="1"/>
            </w:tblPr>
            <w:tblGrid>
              <w:gridCol w:w="2982"/>
              <w:gridCol w:w="2983"/>
              <w:gridCol w:w="2983"/>
            </w:tblGrid>
            <w:tr w:rsidR="004C3A7B" w14:paraId="5D6A0583" w14:textId="77777777">
              <w:trPr>
                <w:trHeight w:val="983"/>
              </w:trPr>
              <w:tc>
                <w:tcPr>
                  <w:tcW w:w="3082" w:type="dxa"/>
                  <w:shd w:val="clear" w:color="auto" w:fill="93C8B9"/>
                  <w:vAlign w:val="center"/>
                </w:tcPr>
                <w:p w14:paraId="414E0C9B" w14:textId="61C767B1" w:rsidR="00851B9C" w:rsidRDefault="00740C93">
                  <w:pPr>
                    <w:spacing w:line="259" w:lineRule="auto"/>
                    <w:jc w:val="center"/>
                    <w:rPr>
                      <w:rFonts w:cs="Calibri"/>
                      <w:color w:val="000000" w:themeColor="text1"/>
                      <w:sz w:val="20"/>
                      <w:szCs w:val="20"/>
                    </w:rPr>
                  </w:pPr>
                  <w:r>
                    <w:rPr>
                      <w:rFonts w:cs="Calibri"/>
                      <w:color w:val="000000" w:themeColor="text1"/>
                      <w:sz w:val="20"/>
                      <w:szCs w:val="20"/>
                    </w:rPr>
                    <w:t>Legal requirements</w:t>
                  </w:r>
                  <w:r w:rsidRPr="0091500C">
                    <w:rPr>
                      <w:rFonts w:cs="Calibri"/>
                      <w:color w:val="000000" w:themeColor="text1"/>
                      <w:sz w:val="20"/>
                      <w:szCs w:val="20"/>
                    </w:rPr>
                    <w:t xml:space="preserve"> </w:t>
                  </w:r>
                  <w:r w:rsidR="0091500C" w:rsidRPr="0091500C">
                    <w:rPr>
                      <w:rFonts w:cs="Calibri"/>
                      <w:color w:val="000000" w:themeColor="text1"/>
                      <w:sz w:val="20"/>
                      <w:szCs w:val="20"/>
                    </w:rPr>
                    <w:t xml:space="preserve">on manufacturers or final distributors to make </w:t>
                  </w:r>
                  <w:r w:rsidR="005F740C">
                    <w:rPr>
                      <w:rFonts w:cs="Calibri"/>
                      <w:color w:val="000000" w:themeColor="text1"/>
                      <w:sz w:val="20"/>
                      <w:szCs w:val="20"/>
                    </w:rPr>
                    <w:t xml:space="preserve">products </w:t>
                  </w:r>
                  <w:r w:rsidR="0091500C" w:rsidRPr="0091500C">
                    <w:rPr>
                      <w:rFonts w:cs="Calibri"/>
                      <w:color w:val="000000" w:themeColor="text1"/>
                      <w:sz w:val="20"/>
                      <w:szCs w:val="20"/>
                    </w:rPr>
                    <w:t xml:space="preserve">available in reusable packaging </w:t>
                  </w:r>
                  <w:r w:rsidR="00A80FA9">
                    <w:rPr>
                      <w:rFonts w:cs="Calibri"/>
                      <w:color w:val="000000" w:themeColor="text1"/>
                      <w:sz w:val="20"/>
                      <w:szCs w:val="20"/>
                    </w:rPr>
                    <w:t>are in place</w:t>
                  </w:r>
                </w:p>
                <w:p w14:paraId="1118D995" w14:textId="4BAC602B" w:rsidR="00851B9C" w:rsidRDefault="00851B9C">
                  <w:pPr>
                    <w:spacing w:line="259" w:lineRule="auto"/>
                    <w:jc w:val="center"/>
                    <w:rPr>
                      <w:rFonts w:cs="Calibri"/>
                      <w:color w:val="000000" w:themeColor="text1"/>
                      <w:sz w:val="20"/>
                      <w:szCs w:val="20"/>
                    </w:rPr>
                  </w:pPr>
                  <w:r>
                    <w:rPr>
                      <w:rFonts w:cs="Calibri"/>
                      <w:color w:val="000000" w:themeColor="text1"/>
                      <w:sz w:val="20"/>
                      <w:szCs w:val="20"/>
                    </w:rPr>
                    <w:t>OR</w:t>
                  </w:r>
                </w:p>
                <w:p w14:paraId="0F58F65A" w14:textId="2894A261" w:rsidR="00487FE4" w:rsidRPr="00F022CF" w:rsidRDefault="00A80FA9">
                  <w:pPr>
                    <w:spacing w:line="259" w:lineRule="auto"/>
                    <w:jc w:val="center"/>
                    <w:rPr>
                      <w:rFonts w:cs="Calibri"/>
                      <w:color w:val="000000" w:themeColor="text1"/>
                      <w:sz w:val="20"/>
                      <w:szCs w:val="20"/>
                    </w:rPr>
                  </w:pPr>
                  <w:r>
                    <w:rPr>
                      <w:rFonts w:cs="Calibri"/>
                      <w:color w:val="000000" w:themeColor="text1"/>
                      <w:sz w:val="20"/>
                      <w:szCs w:val="20"/>
                    </w:rPr>
                    <w:t xml:space="preserve"> firm plans exist</w:t>
                  </w:r>
                  <w:r w:rsidR="0068523E">
                    <w:rPr>
                      <w:rFonts w:cs="Calibri"/>
                      <w:color w:val="000000" w:themeColor="text1"/>
                      <w:sz w:val="20"/>
                      <w:szCs w:val="20"/>
                    </w:rPr>
                    <w:t xml:space="preserve"> to introduce such requirements</w:t>
                  </w:r>
                </w:p>
              </w:tc>
              <w:tc>
                <w:tcPr>
                  <w:tcW w:w="3082" w:type="dxa"/>
                  <w:shd w:val="clear" w:color="auto" w:fill="FDC963"/>
                  <w:vAlign w:val="center"/>
                </w:tcPr>
                <w:p w14:paraId="4AC8C430" w14:textId="52F2267E" w:rsidR="00487FE4" w:rsidRDefault="00185009">
                  <w:pPr>
                    <w:spacing w:line="259" w:lineRule="auto"/>
                    <w:jc w:val="center"/>
                    <w:rPr>
                      <w:rFonts w:cs="Calibri"/>
                      <w:color w:val="000000" w:themeColor="text1"/>
                      <w:sz w:val="20"/>
                      <w:szCs w:val="20"/>
                    </w:rPr>
                  </w:pPr>
                  <w:r>
                    <w:rPr>
                      <w:rFonts w:cs="Calibri"/>
                      <w:color w:val="000000" w:themeColor="text1"/>
                      <w:sz w:val="20"/>
                      <w:szCs w:val="20"/>
                    </w:rPr>
                    <w:t xml:space="preserve">Guidance </w:t>
                  </w:r>
                  <w:r w:rsidR="00B209FA">
                    <w:rPr>
                      <w:rFonts w:cs="Calibri"/>
                      <w:color w:val="000000" w:themeColor="text1"/>
                      <w:sz w:val="20"/>
                      <w:szCs w:val="20"/>
                    </w:rPr>
                    <w:t>and</w:t>
                  </w:r>
                  <w:r w:rsidR="00CD11AA">
                    <w:rPr>
                      <w:rFonts w:cs="Calibri"/>
                      <w:color w:val="000000" w:themeColor="text1"/>
                      <w:sz w:val="20"/>
                      <w:szCs w:val="20"/>
                    </w:rPr>
                    <w:t xml:space="preserve">/or draft legislation </w:t>
                  </w:r>
                  <w:r w:rsidR="00F45740">
                    <w:rPr>
                      <w:rFonts w:cs="Calibri"/>
                      <w:color w:val="000000" w:themeColor="text1"/>
                      <w:sz w:val="20"/>
                      <w:szCs w:val="20"/>
                    </w:rPr>
                    <w:t xml:space="preserve">has been proposed </w:t>
                  </w:r>
                  <w:r w:rsidR="00D8712F">
                    <w:rPr>
                      <w:rFonts w:cs="Calibri"/>
                      <w:color w:val="000000" w:themeColor="text1"/>
                      <w:sz w:val="20"/>
                      <w:szCs w:val="20"/>
                    </w:rPr>
                    <w:t xml:space="preserve">by the relevant authorities </w:t>
                  </w:r>
                  <w:r w:rsidR="004C3A7B">
                    <w:rPr>
                      <w:rFonts w:cs="Calibri"/>
                      <w:color w:val="000000" w:themeColor="text1"/>
                      <w:sz w:val="20"/>
                      <w:szCs w:val="20"/>
                    </w:rPr>
                    <w:t xml:space="preserve">that outlines possible </w:t>
                  </w:r>
                  <w:r w:rsidR="00680D50">
                    <w:rPr>
                      <w:rFonts w:cs="Calibri"/>
                      <w:color w:val="000000" w:themeColor="text1"/>
                      <w:sz w:val="20"/>
                      <w:szCs w:val="20"/>
                    </w:rPr>
                    <w:t>legal requirements</w:t>
                  </w:r>
                  <w:r w:rsidR="00C472A9">
                    <w:rPr>
                      <w:rFonts w:cs="Calibri"/>
                      <w:color w:val="000000" w:themeColor="text1"/>
                      <w:sz w:val="20"/>
                      <w:szCs w:val="20"/>
                    </w:rPr>
                    <w:t xml:space="preserve"> </w:t>
                  </w:r>
                  <w:r w:rsidR="00A80FA9" w:rsidRPr="00A80FA9">
                    <w:rPr>
                      <w:rFonts w:cs="Calibri"/>
                      <w:color w:val="000000" w:themeColor="text1"/>
                      <w:sz w:val="20"/>
                      <w:szCs w:val="20"/>
                    </w:rPr>
                    <w:t xml:space="preserve">on manufacturers or final distributors to </w:t>
                  </w:r>
                  <w:r w:rsidR="00EB54EC">
                    <w:rPr>
                      <w:rFonts w:cs="Calibri"/>
                      <w:color w:val="000000" w:themeColor="text1"/>
                      <w:sz w:val="20"/>
                      <w:szCs w:val="20"/>
                    </w:rPr>
                    <w:t>ensure the availability of</w:t>
                  </w:r>
                  <w:r w:rsidR="00EB54EC" w:rsidRPr="00A80FA9">
                    <w:rPr>
                      <w:rFonts w:cs="Calibri"/>
                      <w:color w:val="000000" w:themeColor="text1"/>
                      <w:sz w:val="20"/>
                      <w:szCs w:val="20"/>
                    </w:rPr>
                    <w:t xml:space="preserve"> </w:t>
                  </w:r>
                  <w:r w:rsidR="00A80FA9" w:rsidRPr="00A80FA9">
                    <w:rPr>
                      <w:rFonts w:cs="Calibri"/>
                      <w:color w:val="000000" w:themeColor="text1"/>
                      <w:sz w:val="20"/>
                      <w:szCs w:val="20"/>
                    </w:rPr>
                    <w:t>products in reusable packaging</w:t>
                  </w:r>
                  <w:r w:rsidR="00A80FA9">
                    <w:rPr>
                      <w:rFonts w:cs="Calibri"/>
                      <w:color w:val="000000" w:themeColor="text1"/>
                      <w:sz w:val="20"/>
                      <w:szCs w:val="20"/>
                    </w:rPr>
                    <w:t>, but no</w:t>
                  </w:r>
                  <w:r w:rsidR="00A80FA9" w:rsidRPr="00A80FA9">
                    <w:rPr>
                      <w:rFonts w:cs="Calibri"/>
                      <w:color w:val="000000" w:themeColor="text1"/>
                      <w:sz w:val="20"/>
                      <w:szCs w:val="20"/>
                    </w:rPr>
                    <w:t xml:space="preserve"> firm plans exist</w:t>
                  </w:r>
                </w:p>
              </w:tc>
              <w:tc>
                <w:tcPr>
                  <w:tcW w:w="3082" w:type="dxa"/>
                  <w:shd w:val="clear" w:color="auto" w:fill="E5556A"/>
                  <w:vAlign w:val="center"/>
                </w:tcPr>
                <w:p w14:paraId="7908B08D" w14:textId="1FD018C4" w:rsidR="00487FE4" w:rsidRDefault="008044DC">
                  <w:pPr>
                    <w:spacing w:line="259" w:lineRule="auto"/>
                    <w:jc w:val="center"/>
                    <w:rPr>
                      <w:rFonts w:cs="Calibri"/>
                      <w:color w:val="000000" w:themeColor="text1"/>
                      <w:sz w:val="20"/>
                      <w:szCs w:val="20"/>
                    </w:rPr>
                  </w:pPr>
                  <w:r>
                    <w:rPr>
                      <w:rFonts w:cs="Calibri"/>
                      <w:color w:val="000000" w:themeColor="text1"/>
                      <w:sz w:val="20"/>
                      <w:szCs w:val="20"/>
                    </w:rPr>
                    <w:t>Legal requirements</w:t>
                  </w:r>
                  <w:r w:rsidR="00BA52DF">
                    <w:rPr>
                      <w:rFonts w:cs="Calibri"/>
                      <w:color w:val="000000" w:themeColor="text1"/>
                      <w:sz w:val="20"/>
                      <w:szCs w:val="20"/>
                    </w:rPr>
                    <w:t xml:space="preserve"> beyond the PPW</w:t>
                  </w:r>
                  <w:r w:rsidR="00DC24B5">
                    <w:rPr>
                      <w:rFonts w:cs="Calibri"/>
                      <w:color w:val="000000" w:themeColor="text1"/>
                      <w:sz w:val="20"/>
                      <w:szCs w:val="20"/>
                    </w:rPr>
                    <w:t>R obligations</w:t>
                  </w:r>
                  <w:r w:rsidRPr="00ED3E17">
                    <w:rPr>
                      <w:rFonts w:cs="Calibri"/>
                      <w:color w:val="000000" w:themeColor="text1"/>
                      <w:sz w:val="20"/>
                      <w:szCs w:val="20"/>
                    </w:rPr>
                    <w:t xml:space="preserve"> </w:t>
                  </w:r>
                  <w:r w:rsidR="00ED3E17" w:rsidRPr="00ED3E17">
                    <w:rPr>
                      <w:rFonts w:cs="Calibri"/>
                      <w:color w:val="000000" w:themeColor="text1"/>
                      <w:sz w:val="20"/>
                      <w:szCs w:val="20"/>
                    </w:rPr>
                    <w:t xml:space="preserve">on manufacturers or final distributors to make products available in reusable packaging are not in place and neither have been proposed so far </w:t>
                  </w:r>
                </w:p>
              </w:tc>
            </w:tr>
          </w:tbl>
          <w:p w14:paraId="476248D5" w14:textId="6F682F7A" w:rsidR="00487FE4" w:rsidRDefault="00487FE4"/>
          <w:p w14:paraId="2090EFD8" w14:textId="77777777" w:rsidR="00487FE4" w:rsidRPr="000B4960" w:rsidRDefault="00487FE4">
            <w:pPr>
              <w:rPr>
                <w:b/>
              </w:rPr>
            </w:pPr>
            <w:r w:rsidRPr="000B4960">
              <w:rPr>
                <w:b/>
              </w:rPr>
              <w:t>Weight</w:t>
            </w:r>
          </w:p>
          <w:p w14:paraId="0F29A005" w14:textId="0FC38703" w:rsidR="00487FE4" w:rsidRPr="007F1985" w:rsidRDefault="00487FE4">
            <w:r>
              <w:t>1</w:t>
            </w:r>
          </w:p>
        </w:tc>
      </w:tr>
    </w:tbl>
    <w:p w14:paraId="54907B1B" w14:textId="77777777" w:rsidR="0056565E" w:rsidRPr="00A872CC" w:rsidRDefault="0056565E" w:rsidP="00445D3E">
      <w:pPr>
        <w:spacing w:after="200" w:line="276" w:lineRule="auto"/>
        <w:jc w:val="left"/>
      </w:pPr>
    </w:p>
    <w:p w14:paraId="74EF7F3B" w14:textId="64DF92A8" w:rsidR="00465A5F" w:rsidRDefault="004E6F74" w:rsidP="00465A5F">
      <w:pPr>
        <w:pStyle w:val="Heading1"/>
      </w:pPr>
      <w:bookmarkStart w:id="10" w:name="_Toc475713636"/>
      <w:r>
        <w:br w:type="page"/>
      </w:r>
      <w:bookmarkStart w:id="11" w:name="_Toc207998019"/>
      <w:bookmarkStart w:id="12" w:name="_Toc215493102"/>
      <w:r w:rsidR="00EC08A9">
        <w:lastRenderedPageBreak/>
        <w:t>Other measures or i</w:t>
      </w:r>
      <w:r w:rsidR="00465A5F">
        <w:t xml:space="preserve">nitiatives for advancing </w:t>
      </w:r>
      <w:r w:rsidR="00EC08A9">
        <w:t xml:space="preserve">packaging </w:t>
      </w:r>
      <w:r w:rsidR="00465A5F">
        <w:t xml:space="preserve">waste </w:t>
      </w:r>
      <w:bookmarkEnd w:id="11"/>
      <w:r w:rsidR="00EC08A9">
        <w:t>reduction</w:t>
      </w:r>
      <w:bookmarkEnd w:id="12"/>
    </w:p>
    <w:p w14:paraId="049CC725" w14:textId="4BC13C37" w:rsidR="00EC08A9" w:rsidRPr="00EC08A9" w:rsidRDefault="00EC08A9" w:rsidP="00EC08A9">
      <w:pPr>
        <w:pStyle w:val="Heading2"/>
      </w:pPr>
      <w:bookmarkStart w:id="13" w:name="_Toc215493103"/>
      <w:r>
        <w:t>SRF PWP-3.1 Initiatives for advancing packaging waste reduction (bonus success factor)</w:t>
      </w:r>
      <w:bookmarkEnd w:id="13"/>
    </w:p>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465A5F" w:rsidRPr="008C7BD5" w14:paraId="25665A49" w14:textId="77777777" w:rsidTr="00F022CF">
        <w:tc>
          <w:tcPr>
            <w:tcW w:w="9174" w:type="dxa"/>
          </w:tcPr>
          <w:p w14:paraId="24007431" w14:textId="77777777" w:rsidR="002B3EFD" w:rsidRDefault="002B3EFD" w:rsidP="001C2E1F">
            <w:pPr>
              <w:rPr>
                <w:b/>
              </w:rPr>
            </w:pPr>
          </w:p>
          <w:p w14:paraId="22F0E80E" w14:textId="15922E21" w:rsidR="00465A5F" w:rsidRPr="008C7BD5" w:rsidRDefault="00465A5F" w:rsidP="001C2E1F">
            <w:pPr>
              <w:rPr>
                <w:b/>
              </w:rPr>
            </w:pPr>
            <w:r w:rsidRPr="008C7BD5">
              <w:rPr>
                <w:b/>
              </w:rPr>
              <w:t>Description and relevance</w:t>
            </w:r>
          </w:p>
          <w:p w14:paraId="45724500" w14:textId="00BD51E3" w:rsidR="00465A5F" w:rsidRPr="004A6076" w:rsidRDefault="00465A5F" w:rsidP="00F022CF">
            <w:r>
              <w:t xml:space="preserve">This SRF awards MS that have implemented national initiatives that contribute significantly to improving packaging waste prevention and that are not yet covered under any of the previous SRFs. </w:t>
            </w:r>
            <w:r w:rsidR="00443B4A">
              <w:t xml:space="preserve">Illustrative </w:t>
            </w:r>
            <w:r w:rsidR="00443B4A" w:rsidRPr="001B570E">
              <w:t>examples</w:t>
            </w:r>
            <w:r w:rsidR="00443B4A">
              <w:t xml:space="preserve"> of such </w:t>
            </w:r>
            <w:r>
              <w:t>initiatives include</w:t>
            </w:r>
            <w:r w:rsidR="001754FB">
              <w:t xml:space="preserve"> (but are not restricted to)</w:t>
            </w:r>
            <w:r w:rsidR="00443B4A">
              <w:t xml:space="preserve"> </w:t>
            </w:r>
            <w:r w:rsidR="00443B4A">
              <w:rPr>
                <w:lang w:val="en-US"/>
              </w:rPr>
              <w:t>vo</w:t>
            </w:r>
            <w:r w:rsidR="00443B4A" w:rsidRPr="00443B4A">
              <w:rPr>
                <w:lang w:val="en-US"/>
              </w:rPr>
              <w:t>luntary agreements with retailers on reusable containers</w:t>
            </w:r>
            <w:r w:rsidR="00443B4A">
              <w:rPr>
                <w:lang w:val="en-US"/>
              </w:rPr>
              <w:t>;</w:t>
            </w:r>
            <w:r w:rsidR="00443B4A" w:rsidRPr="00443B4A">
              <w:rPr>
                <w:lang w:val="en-US"/>
              </w:rPr>
              <w:t xml:space="preserve"> reusable takeaway packaging initiatives </w:t>
            </w:r>
            <w:r w:rsidR="00443B4A">
              <w:rPr>
                <w:lang w:val="en-US"/>
              </w:rPr>
              <w:t>supported by national</w:t>
            </w:r>
            <w:r w:rsidR="00443B4A" w:rsidRPr="00443B4A">
              <w:rPr>
                <w:lang w:val="en-US"/>
              </w:rPr>
              <w:t xml:space="preserve"> authorities</w:t>
            </w:r>
            <w:r w:rsidR="00443B4A">
              <w:rPr>
                <w:lang w:val="en-US"/>
              </w:rPr>
              <w:t>;</w:t>
            </w:r>
            <w:r w:rsidR="00443B4A" w:rsidRPr="00443B4A">
              <w:rPr>
                <w:lang w:val="en-US"/>
              </w:rPr>
              <w:t xml:space="preserve"> voluntary certification schemes with labels for retailers and manufacturers on eco-design and reuse</w:t>
            </w:r>
            <w:r w:rsidR="00443B4A">
              <w:rPr>
                <w:lang w:val="en-US"/>
              </w:rPr>
              <w:t>;</w:t>
            </w:r>
            <w:r w:rsidR="00443B4A" w:rsidRPr="00443B4A">
              <w:rPr>
                <w:lang w:val="en-US"/>
              </w:rPr>
              <w:t xml:space="preserve"> </w:t>
            </w:r>
            <w:r w:rsidR="00443B4A">
              <w:rPr>
                <w:lang w:val="en-US"/>
              </w:rPr>
              <w:t xml:space="preserve">nationally coordinated initiatives in support of </w:t>
            </w:r>
            <w:r w:rsidR="00443B4A" w:rsidRPr="00443B4A">
              <w:rPr>
                <w:lang w:val="en-US"/>
              </w:rPr>
              <w:t>retailer-led refill stations</w:t>
            </w:r>
            <w:r w:rsidR="00443B4A">
              <w:rPr>
                <w:lang w:val="en-US"/>
              </w:rPr>
              <w:t>;</w:t>
            </w:r>
            <w:r w:rsidR="00443B4A" w:rsidRPr="00443B4A">
              <w:rPr>
                <w:lang w:val="en-US"/>
              </w:rPr>
              <w:t xml:space="preserve"> voluntary industry-government agreements aiming for packaging waste reduction</w:t>
            </w:r>
            <w:r w:rsidR="00443B4A">
              <w:rPr>
                <w:lang w:val="en-US"/>
              </w:rPr>
              <w:t>;</w:t>
            </w:r>
            <w:r w:rsidR="00443B4A" w:rsidRPr="00443B4A">
              <w:rPr>
                <w:lang w:val="en-US"/>
              </w:rPr>
              <w:t xml:space="preserve"> </w:t>
            </w:r>
            <w:r w:rsidR="00AF3FB8">
              <w:rPr>
                <w:lang w:val="en-US"/>
              </w:rPr>
              <w:t xml:space="preserve">requirements or </w:t>
            </w:r>
            <w:r w:rsidR="00443B4A" w:rsidRPr="00443B4A">
              <w:rPr>
                <w:lang w:val="en-US"/>
              </w:rPr>
              <w:t>guidelines on reuseable packaging in public procurement</w:t>
            </w:r>
            <w:r w:rsidR="00443B4A">
              <w:t>, etc</w:t>
            </w:r>
            <w:r>
              <w:t>.</w:t>
            </w:r>
          </w:p>
          <w:p w14:paraId="4BCDFBFF" w14:textId="77777777" w:rsidR="00465A5F" w:rsidRDefault="00465A5F" w:rsidP="001C2E1F"/>
          <w:p w14:paraId="226E6A07" w14:textId="77777777" w:rsidR="002B3EFD" w:rsidRDefault="002B3EFD" w:rsidP="002B3EFD">
            <w:r>
              <w:t>The assessment is based on the following criteria:</w:t>
            </w:r>
          </w:p>
          <w:p w14:paraId="00E6476B" w14:textId="77777777" w:rsidR="002B3EFD" w:rsidRPr="00DA0E0C" w:rsidRDefault="002B3EFD" w:rsidP="002B3EFD">
            <w:pPr>
              <w:pStyle w:val="ListParagraph"/>
              <w:numPr>
                <w:ilvl w:val="0"/>
                <w:numId w:val="46"/>
              </w:numPr>
            </w:pPr>
            <w:r w:rsidRPr="00DA0E0C">
              <w:t xml:space="preserve">The measure/initiative is coordinated at national or (multi-)regional level and its findings, methodologies and lessons learnt are actively shared – ensuring broad applicability and scaling potential. </w:t>
            </w:r>
            <w:r>
              <w:t>Or, if t</w:t>
            </w:r>
            <w:r w:rsidRPr="00DA0E0C">
              <w:t xml:space="preserve">he measure/initiative is a pilot project on local or regional level and its findings, methodologies and lessons learnt are actively shared to enable scaling across the whole country. </w:t>
            </w:r>
          </w:p>
          <w:p w14:paraId="1D4E822E" w14:textId="4944314F" w:rsidR="002B3EFD" w:rsidRPr="00DA0E0C" w:rsidRDefault="002B3EFD" w:rsidP="002B3EFD">
            <w:pPr>
              <w:pStyle w:val="ListParagraph"/>
              <w:numPr>
                <w:ilvl w:val="0"/>
                <w:numId w:val="46"/>
              </w:numPr>
            </w:pPr>
            <w:r w:rsidRPr="00DA0E0C">
              <w:t xml:space="preserve">The measure/initiative has a documented quantitative or qualitative impact </w:t>
            </w:r>
            <w:r w:rsidRPr="00D647BA">
              <w:t xml:space="preserve">on </w:t>
            </w:r>
            <w:r>
              <w:t>packaging waste reduction</w:t>
            </w:r>
            <w:r w:rsidRPr="00D647BA">
              <w:t xml:space="preserve">, </w:t>
            </w:r>
            <w:r w:rsidRPr="00DA0E0C">
              <w:t>either measurable or supported by expert judgement</w:t>
            </w:r>
            <w:r>
              <w:t>.</w:t>
            </w:r>
          </w:p>
          <w:p w14:paraId="6F4863A4" w14:textId="77777777" w:rsidR="00465A5F" w:rsidRPr="008C7BD5" w:rsidRDefault="00465A5F" w:rsidP="001C2E1F"/>
          <w:p w14:paraId="4723883C" w14:textId="77777777" w:rsidR="00465A5F" w:rsidRDefault="00465A5F" w:rsidP="001C2E1F">
            <w:pPr>
              <w:rPr>
                <w:b/>
              </w:rPr>
            </w:pPr>
            <w:r w:rsidRPr="008C7BD5">
              <w:rPr>
                <w:b/>
              </w:rPr>
              <w:t>Source</w:t>
            </w:r>
          </w:p>
          <w:p w14:paraId="392E30CD" w14:textId="77777777" w:rsidR="00465A5F" w:rsidRPr="00B40FD3" w:rsidRDefault="00465A5F" w:rsidP="001C2E1F">
            <w:r w:rsidRPr="00CC5EA7">
              <w:t>Questionnaire</w:t>
            </w:r>
          </w:p>
          <w:p w14:paraId="3C12FB7E" w14:textId="77777777" w:rsidR="00465A5F" w:rsidRPr="008C7BD5" w:rsidRDefault="00465A5F" w:rsidP="001C2E1F"/>
          <w:p w14:paraId="3F46F481" w14:textId="77777777" w:rsidR="00465A5F" w:rsidRPr="008C7BD5" w:rsidRDefault="00465A5F" w:rsidP="001C2E1F">
            <w:pPr>
              <w:keepNext/>
              <w:rPr>
                <w:b/>
              </w:rPr>
            </w:pPr>
            <w:r w:rsidRPr="008C7BD5">
              <w:rPr>
                <w:b/>
                <w:bCs/>
              </w:rPr>
              <w:t>Assessment</w:t>
            </w:r>
          </w:p>
          <w:tbl>
            <w:tblPr>
              <w:tblStyle w:val="TableGrid"/>
              <w:tblW w:w="0" w:type="auto"/>
              <w:tblLook w:val="06A0" w:firstRow="1" w:lastRow="0" w:firstColumn="1" w:lastColumn="0" w:noHBand="1" w:noVBand="1"/>
            </w:tblPr>
            <w:tblGrid>
              <w:gridCol w:w="2997"/>
              <w:gridCol w:w="2980"/>
              <w:gridCol w:w="2971"/>
            </w:tblGrid>
            <w:tr w:rsidR="002B3EFD" w:rsidRPr="008C7BD5" w14:paraId="6EA395F7" w14:textId="77777777" w:rsidTr="001C2E1F">
              <w:tc>
                <w:tcPr>
                  <w:tcW w:w="2997" w:type="dxa"/>
                  <w:shd w:val="clear" w:color="auto" w:fill="93C8B9"/>
                  <w:vAlign w:val="center"/>
                </w:tcPr>
                <w:p w14:paraId="689AD36E" w14:textId="7E51B1C8" w:rsidR="002B3EFD" w:rsidRPr="008C7BD5" w:rsidRDefault="002B3EFD" w:rsidP="002B3EFD">
                  <w:pPr>
                    <w:jc w:val="center"/>
                    <w:rPr>
                      <w:sz w:val="20"/>
                      <w:szCs w:val="18"/>
                    </w:rPr>
                  </w:pPr>
                  <w:r>
                    <w:rPr>
                      <w:sz w:val="20"/>
                      <w:szCs w:val="18"/>
                    </w:rPr>
                    <w:t xml:space="preserve">MS has implemented at least one measure or initiative to </w:t>
                  </w:r>
                  <w:r w:rsidR="00D2327C">
                    <w:rPr>
                      <w:sz w:val="20"/>
                      <w:szCs w:val="18"/>
                    </w:rPr>
                    <w:t>advance</w:t>
                  </w:r>
                  <w:r>
                    <w:rPr>
                      <w:sz w:val="20"/>
                      <w:szCs w:val="18"/>
                    </w:rPr>
                    <w:t xml:space="preserve"> packaging waste reduction that meets all criteria.</w:t>
                  </w:r>
                </w:p>
              </w:tc>
              <w:tc>
                <w:tcPr>
                  <w:tcW w:w="2980" w:type="dxa"/>
                  <w:shd w:val="clear" w:color="auto" w:fill="FDC963"/>
                  <w:vAlign w:val="center"/>
                </w:tcPr>
                <w:p w14:paraId="16AE1095" w14:textId="3E6E475B" w:rsidR="002B3EFD" w:rsidRPr="008C7BD5" w:rsidRDefault="002B3EFD" w:rsidP="002B3EFD">
                  <w:pPr>
                    <w:jc w:val="center"/>
                    <w:rPr>
                      <w:sz w:val="20"/>
                      <w:szCs w:val="18"/>
                    </w:rPr>
                  </w:pPr>
                  <w:r>
                    <w:rPr>
                      <w:sz w:val="20"/>
                      <w:szCs w:val="18"/>
                    </w:rPr>
                    <w:t xml:space="preserve">MS has implemented at least one measure or initiative to </w:t>
                  </w:r>
                  <w:r w:rsidR="00D2327C">
                    <w:rPr>
                      <w:sz w:val="20"/>
                      <w:szCs w:val="18"/>
                    </w:rPr>
                    <w:t>advance</w:t>
                  </w:r>
                  <w:r>
                    <w:rPr>
                      <w:sz w:val="20"/>
                      <w:szCs w:val="18"/>
                    </w:rPr>
                    <w:t xml:space="preserve"> packaging waste reduction that meets one of the two criteria.</w:t>
                  </w:r>
                </w:p>
              </w:tc>
              <w:tc>
                <w:tcPr>
                  <w:tcW w:w="2971" w:type="dxa"/>
                  <w:vAlign w:val="center"/>
                </w:tcPr>
                <w:p w14:paraId="2EBEF401" w14:textId="77777777" w:rsidR="002B3EFD" w:rsidRPr="008C7BD5" w:rsidRDefault="002B3EFD" w:rsidP="002B3EFD">
                  <w:pPr>
                    <w:jc w:val="center"/>
                    <w:rPr>
                      <w:sz w:val="20"/>
                      <w:szCs w:val="18"/>
                    </w:rPr>
                  </w:pPr>
                  <w:r>
                    <w:rPr>
                      <w:sz w:val="20"/>
                      <w:szCs w:val="18"/>
                    </w:rPr>
                    <w:t>N/A</w:t>
                  </w:r>
                </w:p>
              </w:tc>
            </w:tr>
          </w:tbl>
          <w:p w14:paraId="14BD0923" w14:textId="77777777" w:rsidR="00465A5F" w:rsidRPr="008C7BD5" w:rsidRDefault="00465A5F" w:rsidP="001C2E1F">
            <w:r w:rsidRPr="008C7BD5">
              <w:t xml:space="preserve"> </w:t>
            </w:r>
          </w:p>
          <w:p w14:paraId="3314467A" w14:textId="77777777" w:rsidR="00465A5F" w:rsidRPr="008C7BD5" w:rsidRDefault="00465A5F" w:rsidP="001C2E1F">
            <w:pPr>
              <w:rPr>
                <w:b/>
              </w:rPr>
            </w:pPr>
            <w:r w:rsidRPr="008C7BD5">
              <w:rPr>
                <w:b/>
              </w:rPr>
              <w:t>Weight</w:t>
            </w:r>
          </w:p>
          <w:p w14:paraId="2BE08A17" w14:textId="77777777" w:rsidR="00465A5F" w:rsidRDefault="00465A5F" w:rsidP="001C2E1F">
            <w:r w:rsidRPr="008C7BD5">
              <w:t>1</w:t>
            </w:r>
          </w:p>
          <w:p w14:paraId="601E710A" w14:textId="77777777" w:rsidR="00465A5F" w:rsidRDefault="00465A5F" w:rsidP="001C2E1F"/>
          <w:p w14:paraId="0AE380ED" w14:textId="77777777" w:rsidR="00465A5F" w:rsidRPr="00644F39" w:rsidRDefault="00465A5F" w:rsidP="001C2E1F">
            <w:pPr>
              <w:rPr>
                <w:b/>
                <w:bCs/>
              </w:rPr>
            </w:pPr>
            <w:r w:rsidRPr="00644F39">
              <w:rPr>
                <w:b/>
                <w:bCs/>
              </w:rPr>
              <w:t>Considerations for the assessment</w:t>
            </w:r>
          </w:p>
          <w:p w14:paraId="54D5B3FA" w14:textId="77777777" w:rsidR="00465A5F" w:rsidRPr="008C7BD5" w:rsidRDefault="00465A5F" w:rsidP="001C2E1F">
            <w:r>
              <w:t>This SRF provides an opportunity to gain additional points in the overall assessment. Importantly, MS that do not have such initiatives will not be penalized, as this SRF will simply not be taken into account in their scoring.</w:t>
            </w:r>
          </w:p>
        </w:tc>
      </w:tr>
    </w:tbl>
    <w:p w14:paraId="30874247" w14:textId="62A25B8A" w:rsidR="004E6F74" w:rsidRDefault="004E6F74">
      <w:pPr>
        <w:jc w:val="left"/>
        <w:rPr>
          <w:b/>
          <w:color w:val="008173"/>
          <w:sz w:val="28"/>
        </w:rPr>
      </w:pPr>
    </w:p>
    <w:p w14:paraId="53A85B14" w14:textId="77777777" w:rsidR="002B3EFD" w:rsidRDefault="002B3EFD" w:rsidP="008C3565">
      <w:pPr>
        <w:pStyle w:val="Heading1"/>
        <w:sectPr w:rsidR="002B3EFD" w:rsidSect="00E00C4A">
          <w:headerReference w:type="default" r:id="rId24"/>
          <w:pgSz w:w="11900" w:h="16840"/>
          <w:pgMar w:top="1247" w:right="1247" w:bottom="1247" w:left="1247" w:header="0" w:footer="505" w:gutter="0"/>
          <w:cols w:space="708"/>
          <w:titlePg/>
          <w:docGrid w:linePitch="360"/>
        </w:sectPr>
      </w:pPr>
    </w:p>
    <w:p w14:paraId="683C7B88" w14:textId="5D556818" w:rsidR="00445D3E" w:rsidRPr="006746A9" w:rsidRDefault="00445D3E" w:rsidP="008C3565">
      <w:pPr>
        <w:pStyle w:val="Heading1"/>
      </w:pPr>
      <w:bookmarkStart w:id="14" w:name="_Toc215493104"/>
      <w:r w:rsidRPr="006746A9">
        <w:lastRenderedPageBreak/>
        <w:t>List of abbreviations</w:t>
      </w:r>
      <w:bookmarkEnd w:id="10"/>
      <w:bookmarkEnd w:id="14"/>
    </w:p>
    <w:p w14:paraId="0BF9E44C" w14:textId="77777777" w:rsidR="00DE30FC" w:rsidRDefault="00DE30FC" w:rsidP="00DE30FC">
      <w:pPr>
        <w:rPr>
          <w:szCs w:val="22"/>
          <w:lang w:val="pt-PT"/>
        </w:rPr>
      </w:pPr>
      <w:r w:rsidRPr="1BFFED6E">
        <w:rPr>
          <w:lang w:val="pt-PT"/>
        </w:rPr>
        <w:t xml:space="preserve">EEA </w:t>
      </w:r>
      <w:r>
        <w:rPr>
          <w:lang w:val="pt-PT"/>
        </w:rPr>
        <w:tab/>
      </w:r>
      <w:r>
        <w:rPr>
          <w:lang w:val="pt-PT"/>
        </w:rPr>
        <w:tab/>
      </w:r>
      <w:r w:rsidRPr="1BFFED6E">
        <w:rPr>
          <w:lang w:val="pt-PT"/>
        </w:rPr>
        <w:t xml:space="preserve">European Environment Agency </w:t>
      </w:r>
    </w:p>
    <w:p w14:paraId="0CB7F714" w14:textId="77777777" w:rsidR="00DE30FC" w:rsidRDefault="00DE30FC" w:rsidP="00DE30FC">
      <w:pPr>
        <w:rPr>
          <w:szCs w:val="22"/>
          <w:lang w:val="pt-PT"/>
        </w:rPr>
      </w:pPr>
      <w:r w:rsidRPr="1BFFED6E">
        <w:rPr>
          <w:lang w:val="pt-PT"/>
        </w:rPr>
        <w:t xml:space="preserve">EC </w:t>
      </w:r>
      <w:r>
        <w:rPr>
          <w:lang w:val="pt-PT"/>
        </w:rPr>
        <w:tab/>
      </w:r>
      <w:r>
        <w:rPr>
          <w:lang w:val="pt-PT"/>
        </w:rPr>
        <w:tab/>
      </w:r>
      <w:r w:rsidRPr="1BFFED6E">
        <w:rPr>
          <w:lang w:val="pt-PT"/>
        </w:rPr>
        <w:t xml:space="preserve">European Commission </w:t>
      </w:r>
    </w:p>
    <w:p w14:paraId="2042237A" w14:textId="77777777" w:rsidR="00DE30FC" w:rsidRDefault="00DE30FC" w:rsidP="00DE30FC">
      <w:r>
        <w:t>ETC CE</w:t>
      </w:r>
      <w:r>
        <w:tab/>
        <w:t xml:space="preserve"> </w:t>
      </w:r>
      <w:r>
        <w:tab/>
        <w:t>European Topic Center on Circular Economy and Resource Use</w:t>
      </w:r>
    </w:p>
    <w:p w14:paraId="31E8275D" w14:textId="5A900BBE" w:rsidR="00872910" w:rsidRDefault="00872910" w:rsidP="00DE30FC">
      <w:pPr>
        <w:rPr>
          <w:szCs w:val="22"/>
          <w:lang w:val="pt-PT"/>
        </w:rPr>
      </w:pPr>
      <w:r>
        <w:rPr>
          <w:szCs w:val="22"/>
          <w:lang w:val="pt-PT"/>
        </w:rPr>
        <w:t>DRS</w:t>
      </w:r>
      <w:r>
        <w:rPr>
          <w:szCs w:val="22"/>
          <w:lang w:val="pt-PT"/>
        </w:rPr>
        <w:tab/>
      </w:r>
      <w:r>
        <w:rPr>
          <w:szCs w:val="22"/>
          <w:lang w:val="pt-PT"/>
        </w:rPr>
        <w:tab/>
        <w:t>Deposit-return system</w:t>
      </w:r>
    </w:p>
    <w:p w14:paraId="53229167" w14:textId="4D723856" w:rsidR="00DE30FC" w:rsidRDefault="00DE30FC" w:rsidP="00DE30FC">
      <w:pPr>
        <w:rPr>
          <w:szCs w:val="22"/>
          <w:lang w:val="pt-PT"/>
        </w:rPr>
      </w:pPr>
      <w:r w:rsidRPr="5F880327">
        <w:rPr>
          <w:szCs w:val="22"/>
          <w:lang w:val="pt-PT"/>
        </w:rPr>
        <w:t>MS</w:t>
      </w:r>
      <w:r>
        <w:rPr>
          <w:szCs w:val="22"/>
          <w:lang w:val="pt-PT"/>
        </w:rPr>
        <w:tab/>
      </w:r>
      <w:r>
        <w:rPr>
          <w:szCs w:val="22"/>
          <w:lang w:val="pt-PT"/>
        </w:rPr>
        <w:tab/>
      </w:r>
      <w:r w:rsidRPr="5F880327">
        <w:rPr>
          <w:szCs w:val="22"/>
          <w:lang w:val="pt-PT"/>
        </w:rPr>
        <w:t>(EU) Member States (European Union)</w:t>
      </w:r>
    </w:p>
    <w:p w14:paraId="59BE60EE" w14:textId="27BAC55A" w:rsidR="00DF180A" w:rsidRDefault="00DF180A" w:rsidP="00DE30FC">
      <w:pPr>
        <w:rPr>
          <w:lang w:val="pt-PT"/>
        </w:rPr>
      </w:pPr>
      <w:r>
        <w:rPr>
          <w:lang w:val="pt-PT"/>
        </w:rPr>
        <w:t>PPWR</w:t>
      </w:r>
      <w:r>
        <w:rPr>
          <w:lang w:val="pt-PT"/>
        </w:rPr>
        <w:tab/>
      </w:r>
      <w:r>
        <w:rPr>
          <w:lang w:val="pt-PT"/>
        </w:rPr>
        <w:tab/>
        <w:t>Packaging and Packaging Waste Regulation</w:t>
      </w:r>
    </w:p>
    <w:p w14:paraId="46D364F9" w14:textId="60D4AB59" w:rsidR="00DE30FC" w:rsidRDefault="00DE30FC" w:rsidP="00DE30FC">
      <w:pPr>
        <w:rPr>
          <w:lang w:val="pt-PT"/>
        </w:rPr>
      </w:pPr>
      <w:r w:rsidRPr="1307205A">
        <w:rPr>
          <w:lang w:val="pt-PT"/>
        </w:rPr>
        <w:t>SRF</w:t>
      </w:r>
      <w:r>
        <w:rPr>
          <w:szCs w:val="22"/>
          <w:lang w:val="pt-PT"/>
        </w:rPr>
        <w:tab/>
      </w:r>
      <w:r>
        <w:rPr>
          <w:szCs w:val="22"/>
          <w:lang w:val="pt-PT"/>
        </w:rPr>
        <w:tab/>
      </w:r>
      <w:r w:rsidRPr="1307205A">
        <w:rPr>
          <w:lang w:val="pt-PT"/>
        </w:rPr>
        <w:t>Success/risk factor</w:t>
      </w:r>
    </w:p>
    <w:p w14:paraId="38E1E9B2" w14:textId="77777777" w:rsidR="00DE30FC" w:rsidRDefault="00DE30FC" w:rsidP="00DE30FC">
      <w:pPr>
        <w:rPr>
          <w:szCs w:val="22"/>
        </w:rPr>
      </w:pPr>
      <w:r w:rsidRPr="5F880327">
        <w:rPr>
          <w:szCs w:val="22"/>
        </w:rPr>
        <w:t xml:space="preserve">WFD </w:t>
      </w:r>
      <w:r>
        <w:rPr>
          <w:szCs w:val="22"/>
        </w:rPr>
        <w:tab/>
      </w:r>
      <w:r>
        <w:rPr>
          <w:szCs w:val="22"/>
        </w:rPr>
        <w:tab/>
      </w:r>
      <w:r w:rsidRPr="5F880327">
        <w:rPr>
          <w:szCs w:val="22"/>
        </w:rPr>
        <w:t>Waste Framework Directive</w:t>
      </w:r>
    </w:p>
    <w:p w14:paraId="4DCF13AD" w14:textId="3B08766A" w:rsidR="00DE30FC" w:rsidRPr="001D5B82" w:rsidRDefault="00DE30FC" w:rsidP="00DE30FC">
      <w:pPr>
        <w:ind w:left="1440" w:hanging="1440"/>
        <w:rPr>
          <w:szCs w:val="22"/>
          <w:lang w:val="pt-PT"/>
        </w:rPr>
      </w:pPr>
      <w:r>
        <w:rPr>
          <w:szCs w:val="22"/>
          <w:lang w:val="pt-PT"/>
        </w:rPr>
        <w:t>Questionnaire</w:t>
      </w:r>
      <w:r>
        <w:rPr>
          <w:szCs w:val="22"/>
          <w:lang w:val="pt-PT"/>
        </w:rPr>
        <w:tab/>
      </w:r>
      <w:r w:rsidRPr="00775BC7">
        <w:rPr>
          <w:szCs w:val="22"/>
          <w:lang w:val="pt-PT"/>
        </w:rPr>
        <w:t xml:space="preserve">One of the key sources for collecting information mentioned in the methodology is a </w:t>
      </w:r>
      <w:r>
        <w:rPr>
          <w:szCs w:val="22"/>
          <w:lang w:val="pt-PT"/>
        </w:rPr>
        <w:br/>
      </w:r>
      <w:r w:rsidRPr="00775BC7">
        <w:rPr>
          <w:szCs w:val="22"/>
          <w:lang w:val="pt-PT"/>
        </w:rPr>
        <w:t>questionnaire</w:t>
      </w:r>
      <w:r>
        <w:rPr>
          <w:szCs w:val="22"/>
          <w:lang w:val="pt-PT"/>
        </w:rPr>
        <w:t xml:space="preserve"> to MS, designed by the EEA and ETC</w:t>
      </w:r>
      <w:r w:rsidR="00110131">
        <w:rPr>
          <w:szCs w:val="22"/>
          <w:lang w:val="pt-PT"/>
        </w:rPr>
        <w:t xml:space="preserve"> CE</w:t>
      </w:r>
      <w:r>
        <w:rPr>
          <w:szCs w:val="22"/>
          <w:lang w:val="pt-PT"/>
        </w:rPr>
        <w:t xml:space="preserve"> to collect information on a volu</w:t>
      </w:r>
      <w:r w:rsidR="00745BDF">
        <w:rPr>
          <w:szCs w:val="22"/>
          <w:lang w:val="pt-PT"/>
        </w:rPr>
        <w:t>n</w:t>
      </w:r>
      <w:r>
        <w:rPr>
          <w:szCs w:val="22"/>
          <w:lang w:val="pt-PT"/>
        </w:rPr>
        <w:t>tary basis</w:t>
      </w:r>
      <w:r w:rsidRPr="00775BC7">
        <w:rPr>
          <w:szCs w:val="22"/>
          <w:lang w:val="pt-PT"/>
        </w:rPr>
        <w:t>.</w:t>
      </w:r>
    </w:p>
    <w:p w14:paraId="19A0C91A" w14:textId="77777777" w:rsidR="00445D3E" w:rsidRPr="006746A9" w:rsidRDefault="00445D3E" w:rsidP="00445D3E"/>
    <w:p w14:paraId="186FE896" w14:textId="09A3E6BD" w:rsidR="00104BA0" w:rsidRPr="00BE5E6F" w:rsidRDefault="00104BA0" w:rsidP="00BE5E6F">
      <w:pPr>
        <w:spacing w:after="200" w:line="276" w:lineRule="auto"/>
        <w:jc w:val="left"/>
        <w:rPr>
          <w:iCs/>
          <w:color w:val="000000"/>
          <w:szCs w:val="20"/>
          <w:lang w:eastAsia="en-GB"/>
        </w:rPr>
      </w:pPr>
      <w:r w:rsidRPr="009A1694">
        <w:rPr>
          <w:rFonts w:eastAsia="Times New Roman" w:cs="Open Sans"/>
          <w:color w:val="000000"/>
          <w:sz w:val="18"/>
          <w:szCs w:val="17"/>
        </w:rPr>
        <w:t> </w:t>
      </w:r>
    </w:p>
    <w:p w14:paraId="44BD7128" w14:textId="77777777" w:rsidR="00E00C4A" w:rsidRPr="009A1694" w:rsidRDefault="00E00C4A" w:rsidP="008C2449">
      <w:pPr>
        <w:rPr>
          <w:rFonts w:cs="Open Sans"/>
          <w:sz w:val="28"/>
        </w:rPr>
        <w:sectPr w:rsidR="00E00C4A" w:rsidRPr="009A1694" w:rsidSect="00E00C4A">
          <w:pgSz w:w="11900" w:h="16840"/>
          <w:pgMar w:top="1247" w:right="1247" w:bottom="1247" w:left="1247" w:header="0" w:footer="505" w:gutter="0"/>
          <w:cols w:space="708"/>
          <w:titlePg/>
          <w:docGrid w:linePitch="360"/>
        </w:sectPr>
      </w:pPr>
    </w:p>
    <w:p w14:paraId="32AAEB6E" w14:textId="77777777" w:rsidR="00B37596" w:rsidRPr="00FD330D" w:rsidRDefault="002E281C" w:rsidP="00E00C4A">
      <w:pPr>
        <w:ind w:left="-1247"/>
        <w:rPr>
          <w:rFonts w:ascii="Open Sans" w:hAnsi="Open Sans" w:cs="Open Sans"/>
          <w:sz w:val="28"/>
        </w:rPr>
      </w:pPr>
      <w:r>
        <w:rPr>
          <w:rFonts w:ascii="Open Sans" w:hAnsi="Open Sans" w:cs="Open Sans"/>
          <w:noProof/>
          <w:sz w:val="28"/>
          <w:lang w:val="da-DK" w:eastAsia="da-DK"/>
        </w:rPr>
        <w:lastRenderedPageBreak/>
        <mc:AlternateContent>
          <mc:Choice Requires="wps">
            <w:drawing>
              <wp:anchor distT="0" distB="0" distL="114300" distR="114300" simplePos="0" relativeHeight="251658240" behindDoc="0" locked="0" layoutInCell="1" allowOverlap="1" wp14:anchorId="64F3A62C" wp14:editId="723AE2D0">
                <wp:simplePos x="0" y="0"/>
                <wp:positionH relativeFrom="column">
                  <wp:posOffset>-334645</wp:posOffset>
                </wp:positionH>
                <wp:positionV relativeFrom="paragraph">
                  <wp:posOffset>7898130</wp:posOffset>
                </wp:positionV>
                <wp:extent cx="2421255" cy="1362075"/>
                <wp:effectExtent l="0" t="0" r="0" b="952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136207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5"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4F3A62C" id="Text Box 2" o:spid="_x0000_s1029" type="#_x0000_t202" style="position:absolute;left:0;text-align:left;margin-left:-26.35pt;margin-top:621.9pt;width:190.65pt;height:10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" filled="f" stroked="f">
                <v:textbo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6"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v:textbox>
                <w10:wrap type="square"/>
              </v:shape>
            </w:pict>
          </mc:Fallback>
        </mc:AlternateContent>
      </w:r>
      <w:r>
        <w:rPr>
          <w:rFonts w:ascii="Open Sans" w:hAnsi="Open Sans" w:cs="Open Sans"/>
          <w:noProof/>
          <w:sz w:val="28"/>
          <w:lang w:val="da-DK" w:eastAsia="da-DK"/>
        </w:rPr>
        <mc:AlternateContent>
          <mc:Choice Requires="wps">
            <w:drawing>
              <wp:anchor distT="0" distB="0" distL="114300" distR="114300" simplePos="0" relativeHeight="251658241" behindDoc="0" locked="0" layoutInCell="1" allowOverlap="1" wp14:anchorId="581C36EE" wp14:editId="4D741B8E">
                <wp:simplePos x="0" y="0"/>
                <wp:positionH relativeFrom="column">
                  <wp:posOffset>3827780</wp:posOffset>
                </wp:positionH>
                <wp:positionV relativeFrom="paragraph">
                  <wp:posOffset>7898130</wp:posOffset>
                </wp:positionV>
                <wp:extent cx="2421255" cy="762000"/>
                <wp:effectExtent l="0" t="0" r="0" b="0"/>
                <wp:wrapSquare wrapText="bothSides"/>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7620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1C36EE" id="Text Box 3" o:spid="_x0000_s1030" type="#_x0000_t202" style="position:absolute;left:0;text-align:left;margin-left:301.4pt;margin-top:621.9pt;width:190.65pt;height:6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" filled="f" stroked="f">
                <v:textbo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v:textbox>
                <w10:wrap type="square"/>
              </v:shape>
            </w:pict>
          </mc:Fallback>
        </mc:AlternateContent>
      </w:r>
      <w:r w:rsidR="004735E4">
        <w:rPr>
          <w:rFonts w:ascii="Open Sans" w:hAnsi="Open Sans" w:cs="Open Sans"/>
          <w:sz w:val="28"/>
        </w:rPr>
        <w:softHyphen/>
      </w:r>
      <w:r w:rsidR="004735E4">
        <w:rPr>
          <w:rFonts w:ascii="Open Sans" w:hAnsi="Open Sans" w:cs="Open Sans"/>
          <w:sz w:val="28"/>
        </w:rPr>
        <w:softHyphen/>
      </w:r>
      <w:r w:rsidR="004735E4">
        <w:rPr>
          <w:rFonts w:ascii="Open Sans" w:hAnsi="Open Sans" w:cs="Open Sans"/>
          <w:sz w:val="28"/>
        </w:rPr>
        <w:softHyphen/>
      </w:r>
      <w:r w:rsidR="004735E4">
        <w:rPr>
          <w:rFonts w:ascii="Open Sans" w:hAnsi="Open Sans" w:cs="Open Sans"/>
          <w:sz w:val="28"/>
        </w:rPr>
        <w:softHyphen/>
      </w:r>
      <w:r w:rsidR="004735E4">
        <w:rPr>
          <w:rFonts w:ascii="Open Sans" w:hAnsi="Open Sans" w:cs="Open Sans"/>
          <w:sz w:val="28"/>
        </w:rPr>
        <w:softHyphen/>
      </w:r>
    </w:p>
    <w:sectPr w:rsidR="00B37596" w:rsidRPr="00FD330D" w:rsidSect="00AA0AE0">
      <w:footerReference w:type="first" r:id="rId27"/>
      <w:pgSz w:w="11900" w:h="16840"/>
      <w:pgMar w:top="-57" w:right="1247" w:bottom="1247" w:left="1247"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61634" w14:textId="77777777" w:rsidR="00D277CF" w:rsidRDefault="00D277CF" w:rsidP="003E25FF">
      <w:r>
        <w:separator/>
      </w:r>
    </w:p>
  </w:endnote>
  <w:endnote w:type="continuationSeparator" w:id="0">
    <w:p w14:paraId="7B31DF20" w14:textId="77777777" w:rsidR="00D277CF" w:rsidRDefault="00D277CF" w:rsidP="003E25FF">
      <w:r>
        <w:continuationSeparator/>
      </w:r>
    </w:p>
  </w:endnote>
  <w:endnote w:type="continuationNotice" w:id="1">
    <w:p w14:paraId="006B39F5" w14:textId="77777777" w:rsidR="00D277CF" w:rsidRDefault="00D277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00"/>
    <w:family w:val="roman"/>
    <w:notTrueType/>
    <w:pitch w:val="variable"/>
    <w:sig w:usb0="60000287" w:usb1="00000001" w:usb2="00000000" w:usb3="00000000" w:csb0="0000019F" w:csb1="00000000"/>
  </w:font>
  <w:font w:name="Lucida Grande">
    <w:altName w:val="Segoe UI"/>
    <w:charset w:val="00"/>
    <w:family w:val="swiss"/>
    <w:pitch w:val="variable"/>
    <w:sig w:usb0="E1000AEF" w:usb1="5000A1FF" w:usb2="00000000" w:usb3="00000000" w:csb0="000001BF" w:csb1="00000000"/>
  </w:font>
  <w:font w:name="Open Sans">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OpenSans">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12E50" w14:textId="13E3D4E3" w:rsidR="009B108A" w:rsidRDefault="00D1717E" w:rsidP="0012559F">
    <w:pPr>
      <w:pStyle w:val="Footer"/>
      <w:ind w:left="-1247"/>
    </w:pPr>
    <w:r>
      <w:rPr>
        <w:rFonts w:cs="Calibri"/>
        <w:noProof/>
        <w:color w:val="008173"/>
        <w:szCs w:val="22"/>
      </w:rPr>
      <w:softHyphen/>
    </w:r>
  </w:p>
  <w:p w14:paraId="140A8E7A" w14:textId="082A3604" w:rsidR="009B108A" w:rsidRPr="009F0DB0" w:rsidRDefault="009C7213" w:rsidP="009F0DB0">
    <w:pPr>
      <w:pStyle w:val="BasicParagraph"/>
      <w:tabs>
        <w:tab w:val="left" w:pos="8931"/>
      </w:tabs>
      <w:rPr>
        <w:rFonts w:ascii="Calibri" w:hAnsi="Calibri" w:cs="Calibri"/>
        <w:color w:val="008173"/>
        <w:lang w:val="fr-FR"/>
      </w:rPr>
    </w:pPr>
    <w:sdt>
      <w:sdtPr>
        <w:rPr>
          <w:color w:val="008173"/>
        </w:rPr>
        <w:id w:val="12321022"/>
        <w:docPartObj>
          <w:docPartGallery w:val="Page Numbers (Bottom of Page)"/>
          <w:docPartUnique/>
        </w:docPartObj>
      </w:sdtPr>
      <w:sdtEndPr>
        <w:rPr>
          <w:rFonts w:ascii="Calibri" w:hAnsi="Calibri" w:cs="Calibri"/>
          <w:szCs w:val="22"/>
        </w:rPr>
      </w:sdtEndPr>
      <w:sdtContent>
        <w:r w:rsidR="009F0DB0" w:rsidRPr="009F0DB0">
          <w:rPr>
            <w:rFonts w:ascii="Calibri" w:hAnsi="Calibri" w:cs="Calibri"/>
            <w:color w:val="008173"/>
            <w:szCs w:val="22"/>
            <w:lang w:val="fr-FR"/>
          </w:rPr>
          <w:tab/>
        </w:r>
      </w:sdtContent>
    </w:sdt>
    <w:r w:rsidR="00C6182A" w:rsidRPr="009F0DB0">
      <w:rPr>
        <w:lang w:val="fr-FR"/>
      </w:rPr>
      <w:t xml:space="preserve">    </w:t>
    </w:r>
    <w:r w:rsidR="006F34D9" w:rsidRPr="009F0DB0">
      <w:rPr>
        <w:lang w:val="fr-FR"/>
      </w:rPr>
      <w:t xml:space="preserve">      </w:t>
    </w:r>
    <w:r w:rsidR="00C6182A" w:rsidRPr="009F0DB0">
      <w:rPr>
        <w:lang w:val="fr-FR"/>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62842" w14:textId="1170BF0A" w:rsidR="00FA4309" w:rsidRPr="00722F51" w:rsidRDefault="00CB5A0E" w:rsidP="00722F51">
    <w:pPr>
      <w:pStyle w:val="Footer"/>
      <w:jc w:val="right"/>
    </w:pPr>
    <w:r>
      <w:rPr>
        <w:noProof/>
      </w:rPr>
      <w:drawing>
        <wp:inline distT="0" distB="0" distL="0" distR="0" wp14:anchorId="2D5D8D32" wp14:editId="26E86E98">
          <wp:extent cx="2916942" cy="649225"/>
          <wp:effectExtent l="0" t="0" r="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DE88" w14:textId="77777777" w:rsidR="009B108A" w:rsidRPr="00886111" w:rsidRDefault="009B108A" w:rsidP="00B123B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9650346"/>
      <w:docPartObj>
        <w:docPartGallery w:val="Page Numbers (Bottom of Page)"/>
        <w:docPartUnique/>
      </w:docPartObj>
    </w:sdtPr>
    <w:sdtEndPr>
      <w:rPr>
        <w:noProof/>
      </w:rPr>
    </w:sdtEndPr>
    <w:sdtContent>
      <w:p w14:paraId="1180131E" w14:textId="4DA8AB59" w:rsidR="001B570E" w:rsidRDefault="001B570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492F27D" w14:textId="317C8827" w:rsidR="00DF019F" w:rsidRPr="00321498" w:rsidRDefault="00DF019F" w:rsidP="005A54C6">
    <w:pPr>
      <w:pStyle w:val="BasicParagraph"/>
      <w:tabs>
        <w:tab w:val="left" w:pos="8931"/>
      </w:tabs>
      <w:rPr>
        <w:rFonts w:ascii="Calibri" w:hAnsi="Calibri" w:cs="Calibri"/>
        <w:color w:val="008173"/>
        <w:szCs w:val="2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1450208"/>
      <w:docPartObj>
        <w:docPartGallery w:val="Page Numbers (Bottom of Page)"/>
        <w:docPartUnique/>
      </w:docPartObj>
    </w:sdtPr>
    <w:sdtEndPr>
      <w:rPr>
        <w:noProof/>
      </w:rPr>
    </w:sdtEndPr>
    <w:sdtContent>
      <w:p w14:paraId="0DB9E84C" w14:textId="701EAD78" w:rsidR="001B570E" w:rsidRDefault="001B570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EBE623" w14:textId="233D9CED" w:rsidR="003B631B" w:rsidRPr="00321498" w:rsidRDefault="003B631B" w:rsidP="005A54C6">
    <w:pPr>
      <w:pStyle w:val="BasicParagraph"/>
      <w:tabs>
        <w:tab w:val="left" w:pos="8931"/>
      </w:tabs>
      <w:rPr>
        <w:rFonts w:ascii="Calibri" w:hAnsi="Calibri" w:cs="Calibri"/>
        <w:color w:val="008173"/>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3BCF9" w14:textId="65725398" w:rsidR="009B108A" w:rsidRDefault="003371CA" w:rsidP="00E00C4A">
    <w:pPr>
      <w:pStyle w:val="Footer"/>
      <w:tabs>
        <w:tab w:val="clear" w:pos="8640"/>
      </w:tabs>
      <w:ind w:left="5812"/>
    </w:pPr>
    <w:r>
      <w:rPr>
        <w:noProof/>
      </w:rPr>
      <w:drawing>
        <wp:inline distT="0" distB="0" distL="0" distR="0" wp14:anchorId="6DFDE2BB" wp14:editId="55F623CA">
          <wp:extent cx="2916942" cy="649225"/>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88951" w14:textId="77777777" w:rsidR="00D277CF" w:rsidRDefault="00D277CF" w:rsidP="003E25FF">
      <w:r>
        <w:separator/>
      </w:r>
    </w:p>
  </w:footnote>
  <w:footnote w:type="continuationSeparator" w:id="0">
    <w:p w14:paraId="35F56BB6" w14:textId="77777777" w:rsidR="00D277CF" w:rsidRDefault="00D277CF" w:rsidP="003E25FF">
      <w:r>
        <w:continuationSeparator/>
      </w:r>
    </w:p>
  </w:footnote>
  <w:footnote w:type="continuationNotice" w:id="1">
    <w:p w14:paraId="4C0F7CB7" w14:textId="77777777" w:rsidR="00D277CF" w:rsidRDefault="00D277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C7EBA" w14:textId="77777777" w:rsidR="009B108A" w:rsidRPr="003E25FF" w:rsidRDefault="009B108A" w:rsidP="00B24722">
    <w:pPr>
      <w:pStyle w:val="Header"/>
      <w:rPr>
        <w:sz w:val="18"/>
        <w:szCs w:val="18"/>
      </w:rPr>
    </w:pPr>
  </w:p>
  <w:p w14:paraId="7F865EF6" w14:textId="77777777" w:rsidR="009B108A" w:rsidRDefault="009B108A" w:rsidP="00B24722">
    <w:pPr>
      <w:pStyle w:val="BasicParagraph"/>
      <w:tabs>
        <w:tab w:val="left" w:pos="8647"/>
      </w:tabs>
      <w:jc w:val="right"/>
      <w:rPr>
        <w:rFonts w:ascii="OpenSans" w:hAnsi="OpenSans" w:cs="OpenSans"/>
        <w:sz w:val="18"/>
        <w:szCs w:val="18"/>
      </w:rPr>
    </w:pPr>
  </w:p>
  <w:p w14:paraId="60F608D0" w14:textId="77777777" w:rsidR="009B108A" w:rsidRPr="005A6BFC" w:rsidRDefault="009B108A" w:rsidP="00B24722">
    <w:pPr>
      <w:pStyle w:val="BasicParagraph"/>
      <w:tabs>
        <w:tab w:val="left" w:pos="8647"/>
      </w:tabs>
      <w:jc w:val="right"/>
      <w:rPr>
        <w:rFonts w:ascii="OpenSans" w:hAnsi="OpenSans" w:cs="OpenSans"/>
        <w:sz w:val="18"/>
        <w:szCs w:val="18"/>
      </w:rPr>
    </w:pPr>
  </w:p>
  <w:p w14:paraId="42D1F8B9" w14:textId="45E1C7C6" w:rsidR="009B108A" w:rsidRDefault="00321498" w:rsidP="00D1717E">
    <w:pPr>
      <w:pStyle w:val="BasicParagraph"/>
      <w:tabs>
        <w:tab w:val="left" w:pos="8647"/>
      </w:tabs>
      <w:ind w:left="3515"/>
      <w:jc w:val="right"/>
      <w:rPr>
        <w:rFonts w:ascii="Calibri" w:hAnsi="Calibri" w:cs="OpenSans"/>
        <w:szCs w:val="18"/>
        <w:lang w:val="fr-FR"/>
      </w:rPr>
    </w:pPr>
    <w:r w:rsidRPr="00BF1075">
      <w:rPr>
        <w:rFonts w:ascii="Calibri" w:hAnsi="Calibri" w:cs="OpenSans"/>
        <w:szCs w:val="18"/>
        <w:lang w:val="fr-FR"/>
      </w:rPr>
      <w:t xml:space="preserve">Eionet Report - </w:t>
    </w:r>
    <w:r w:rsidR="009B108A" w:rsidRPr="00BF1075">
      <w:rPr>
        <w:rFonts w:ascii="Calibri" w:hAnsi="Calibri" w:cs="OpenSans"/>
        <w:szCs w:val="18"/>
        <w:lang w:val="fr-FR"/>
      </w:rPr>
      <w:t>ETC/</w:t>
    </w:r>
    <w:r w:rsidR="00D8795F">
      <w:rPr>
        <w:rFonts w:ascii="Calibri" w:hAnsi="Calibri" w:cs="OpenSans"/>
        <w:szCs w:val="18"/>
        <w:lang w:val="fr-FR"/>
      </w:rPr>
      <w:t>CA</w:t>
    </w:r>
    <w:r w:rsidR="009B108A" w:rsidRPr="00BF1075">
      <w:rPr>
        <w:rFonts w:ascii="Calibri" w:hAnsi="Calibri" w:cs="OpenSans"/>
        <w:szCs w:val="18"/>
        <w:lang w:val="fr-FR"/>
      </w:rPr>
      <w:t xml:space="preserve"> 20</w:t>
    </w:r>
    <w:r w:rsidR="00D8795F">
      <w:rPr>
        <w:rFonts w:ascii="Calibri" w:hAnsi="Calibri" w:cs="OpenSans"/>
        <w:szCs w:val="18"/>
        <w:lang w:val="fr-FR"/>
      </w:rPr>
      <w:t>2</w:t>
    </w:r>
    <w:r w:rsidR="0009030D">
      <w:rPr>
        <w:rFonts w:ascii="Calibri" w:hAnsi="Calibri" w:cs="OpenSans"/>
        <w:szCs w:val="18"/>
        <w:lang w:val="fr-FR"/>
      </w:rPr>
      <w:t>2</w:t>
    </w:r>
    <w:r w:rsidR="009B108A" w:rsidRPr="00BF1075">
      <w:rPr>
        <w:rFonts w:ascii="Calibri" w:hAnsi="Calibri" w:cs="OpenSans"/>
        <w:szCs w:val="18"/>
        <w:lang w:val="fr-FR"/>
      </w:rPr>
      <w:t>/</w:t>
    </w:r>
    <w:r w:rsidR="00D8795F">
      <w:rPr>
        <w:rFonts w:ascii="Calibri" w:hAnsi="Calibri" w:cs="OpenSans"/>
        <w:szCs w:val="18"/>
        <w:lang w:val="fr-FR"/>
      </w:rPr>
      <w:t xml:space="preserve">XX </w:t>
    </w:r>
  </w:p>
  <w:p w14:paraId="293EA403" w14:textId="77777777" w:rsidR="00D1717E" w:rsidRPr="00BF1075" w:rsidRDefault="00D1717E" w:rsidP="00D1717E">
    <w:pPr>
      <w:pStyle w:val="BasicParagraph"/>
      <w:tabs>
        <w:tab w:val="left" w:pos="8647"/>
      </w:tabs>
      <w:ind w:left="3515"/>
      <w:jc w:val="right"/>
      <w:rPr>
        <w:rFonts w:ascii="Calibri" w:hAnsi="Calibri" w:cs="OpenSans"/>
        <w:sz w:val="36"/>
        <w:szCs w:val="36"/>
        <w:lang w:val="fr-FR"/>
      </w:rPr>
    </w:pPr>
  </w:p>
  <w:p w14:paraId="0C3FB58A" w14:textId="77777777" w:rsidR="009B108A" w:rsidRDefault="009B108A" w:rsidP="005979F5">
    <w:pPr>
      <w:pStyle w:val="BasicParagraph"/>
      <w:suppressAutoHyphens/>
      <w:ind w:left="1418"/>
      <w:rPr>
        <w:rFonts w:asciiTheme="majorHAnsi" w:eastAsia="Times New Roman" w:hAnsiTheme="majorHAnsi" w:cstheme="majorHAnsi"/>
        <w:sz w:val="40"/>
        <w:szCs w:val="36"/>
        <w:lang w:val="fr-FR" w:eastAsia="pt-PT"/>
      </w:rPr>
    </w:pPr>
  </w:p>
  <w:p w14:paraId="03242AEE" w14:textId="77777777" w:rsidR="00BF1075" w:rsidRDefault="00BF1075" w:rsidP="005979F5">
    <w:pPr>
      <w:pStyle w:val="BasicParagraph"/>
      <w:suppressAutoHyphens/>
      <w:ind w:left="1418"/>
      <w:rPr>
        <w:rFonts w:asciiTheme="majorHAnsi" w:eastAsia="Times New Roman" w:hAnsiTheme="majorHAnsi" w:cstheme="majorHAnsi"/>
        <w:sz w:val="40"/>
        <w:szCs w:val="36"/>
        <w:lang w:val="fr-FR" w:eastAsia="pt-PT"/>
      </w:rPr>
    </w:pPr>
  </w:p>
  <w:p w14:paraId="1D8F9DFE" w14:textId="77777777" w:rsidR="00BF1075" w:rsidRPr="009F0DB0" w:rsidRDefault="00BF1075" w:rsidP="005979F5">
    <w:pPr>
      <w:pStyle w:val="BasicParagraph"/>
      <w:suppressAutoHyphens/>
      <w:ind w:left="1418"/>
      <w:rPr>
        <w:rFonts w:asciiTheme="majorHAnsi" w:hAnsiTheme="majorHAnsi" w:cstheme="majorHAnsi"/>
        <w:sz w:val="36"/>
        <w:szCs w:val="36"/>
        <w:lang w:val="fr-FR"/>
      </w:rPr>
    </w:pPr>
  </w:p>
  <w:p w14:paraId="29ACCF3A" w14:textId="77777777" w:rsidR="009B108A" w:rsidRPr="009F0DB0" w:rsidRDefault="009B108A" w:rsidP="00B24722">
    <w:pPr>
      <w:pStyle w:val="BasicParagraph"/>
      <w:suppressAutoHyphens/>
      <w:ind w:left="-1247" w:right="-1786"/>
      <w:rPr>
        <w:rFonts w:ascii="OpenSans" w:hAnsi="OpenSans" w:cs="OpenSans"/>
        <w:sz w:val="36"/>
        <w:szCs w:val="36"/>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A1553" w14:textId="77777777" w:rsidR="00FA4309" w:rsidRDefault="00FA4309" w:rsidP="00FA4309">
    <w:pPr>
      <w:pStyle w:val="Header"/>
      <w:jc w:val="right"/>
    </w:pPr>
  </w:p>
  <w:p w14:paraId="51F21389" w14:textId="77777777" w:rsidR="00FA4309" w:rsidRDefault="00FA4309" w:rsidP="00FA4309">
    <w:pPr>
      <w:pStyle w:val="Header"/>
      <w:jc w:val="right"/>
    </w:pPr>
  </w:p>
  <w:p w14:paraId="686447A4" w14:textId="3C3CDCF0" w:rsidR="00FA4309" w:rsidRPr="00FA4309" w:rsidRDefault="00FA4309" w:rsidP="00FA4309">
    <w:pPr>
      <w:pStyle w:val="Header"/>
      <w:jc w:val="right"/>
      <w:rPr>
        <w:color w:val="007B6C"/>
      </w:rPr>
    </w:pPr>
    <w:r w:rsidRPr="00FA4309">
      <w:rPr>
        <w:color w:val="007B6C"/>
      </w:rPr>
      <w:t>ETC</w:t>
    </w:r>
    <w:r w:rsidR="0076355D">
      <w:rPr>
        <w:color w:val="007B6C"/>
      </w:rPr>
      <w:t xml:space="preserve"> </w:t>
    </w:r>
    <w:r w:rsidR="00D27CCA">
      <w:rPr>
        <w:color w:val="007B6C"/>
      </w:rPr>
      <w:t>C</w:t>
    </w:r>
    <w:r w:rsidR="00C375D3">
      <w:rPr>
        <w:color w:val="007B6C"/>
      </w:rPr>
      <w:t>E</w:t>
    </w:r>
    <w:r w:rsidRPr="00FA4309">
      <w:rPr>
        <w:color w:val="007B6C"/>
      </w:rPr>
      <w:t xml:space="preserve"> </w:t>
    </w:r>
    <w:r w:rsidR="00535160">
      <w:rPr>
        <w:color w:val="007B6C"/>
      </w:rPr>
      <w:t>Working paper</w:t>
    </w:r>
    <w:r w:rsidRPr="00FA4309">
      <w:rPr>
        <w:color w:val="007B6C"/>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68F4" w14:textId="77777777" w:rsidR="009B108A" w:rsidRPr="002E4A2B" w:rsidRDefault="009B108A" w:rsidP="002E4A2B">
    <w:pPr>
      <w:pStyle w:val="Header"/>
      <w:rPr>
        <w:szCs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B2C6" w14:textId="77777777" w:rsidR="009B108A" w:rsidRDefault="009B10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49441" w14:textId="77777777" w:rsidR="009B108A" w:rsidRPr="003E25FF" w:rsidRDefault="009B108A" w:rsidP="00B24722">
    <w:pPr>
      <w:pStyle w:val="Header"/>
      <w:rPr>
        <w:sz w:val="18"/>
        <w:szCs w:val="18"/>
      </w:rPr>
    </w:pPr>
  </w:p>
  <w:p w14:paraId="51D86BB6" w14:textId="77777777" w:rsidR="009B108A" w:rsidRDefault="009B108A" w:rsidP="00B24722">
    <w:pPr>
      <w:pStyle w:val="BasicParagraph"/>
      <w:tabs>
        <w:tab w:val="left" w:pos="8647"/>
      </w:tabs>
      <w:jc w:val="right"/>
      <w:rPr>
        <w:rFonts w:ascii="OpenSans" w:hAnsi="OpenSans" w:cs="OpenSans"/>
        <w:sz w:val="18"/>
        <w:szCs w:val="18"/>
      </w:rPr>
    </w:pPr>
  </w:p>
  <w:p w14:paraId="76A906BF" w14:textId="77777777" w:rsidR="009B108A" w:rsidRDefault="009B108A" w:rsidP="00B24722">
    <w:pPr>
      <w:pStyle w:val="BasicParagraph"/>
      <w:tabs>
        <w:tab w:val="left" w:pos="8647"/>
      </w:tabs>
      <w:jc w:val="right"/>
      <w:rPr>
        <w:rFonts w:ascii="OpenSans" w:hAnsi="OpenSans" w:cs="OpenSans"/>
        <w:sz w:val="18"/>
        <w:szCs w:val="18"/>
      </w:rPr>
    </w:pPr>
  </w:p>
  <w:p w14:paraId="5DE559DF" w14:textId="77777777" w:rsidR="009B108A" w:rsidRDefault="009B108A" w:rsidP="00B24722">
    <w:pPr>
      <w:pStyle w:val="BasicParagraph"/>
      <w:suppressAutoHyphens/>
      <w:ind w:left="-1247" w:right="-1786"/>
      <w:rPr>
        <w:rFonts w:ascii="OpenSans" w:hAnsi="OpenSans" w:cs="OpenSans"/>
        <w:sz w:val="36"/>
        <w:szCs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A3DCC"/>
    <w:multiLevelType w:val="hybridMultilevel"/>
    <w:tmpl w:val="1B20DC1A"/>
    <w:lvl w:ilvl="0" w:tplc="0C00001B">
      <w:start w:val="1"/>
      <w:numFmt w:val="lowerRoman"/>
      <w:lvlText w:val="%1."/>
      <w:lvlJc w:val="righ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06D13DFA"/>
    <w:multiLevelType w:val="hybridMultilevel"/>
    <w:tmpl w:val="B9CA1360"/>
    <w:lvl w:ilvl="0" w:tplc="90C6A220">
      <w:start w:val="1"/>
      <w:numFmt w:val="bullet"/>
      <w:lvlText w:val=""/>
      <w:lvlJc w:val="left"/>
      <w:pPr>
        <w:ind w:left="1020" w:hanging="360"/>
      </w:pPr>
      <w:rPr>
        <w:rFonts w:ascii="Symbol" w:hAnsi="Symbol"/>
      </w:rPr>
    </w:lvl>
    <w:lvl w:ilvl="1" w:tplc="37E23C00">
      <w:start w:val="1"/>
      <w:numFmt w:val="bullet"/>
      <w:lvlText w:val=""/>
      <w:lvlJc w:val="left"/>
      <w:pPr>
        <w:ind w:left="1020" w:hanging="360"/>
      </w:pPr>
      <w:rPr>
        <w:rFonts w:ascii="Symbol" w:hAnsi="Symbol"/>
      </w:rPr>
    </w:lvl>
    <w:lvl w:ilvl="2" w:tplc="2990C20C">
      <w:start w:val="1"/>
      <w:numFmt w:val="bullet"/>
      <w:lvlText w:val=""/>
      <w:lvlJc w:val="left"/>
      <w:pPr>
        <w:ind w:left="1020" w:hanging="360"/>
      </w:pPr>
      <w:rPr>
        <w:rFonts w:ascii="Symbol" w:hAnsi="Symbol"/>
      </w:rPr>
    </w:lvl>
    <w:lvl w:ilvl="3" w:tplc="FE34AC48">
      <w:start w:val="1"/>
      <w:numFmt w:val="bullet"/>
      <w:lvlText w:val=""/>
      <w:lvlJc w:val="left"/>
      <w:pPr>
        <w:ind w:left="1020" w:hanging="360"/>
      </w:pPr>
      <w:rPr>
        <w:rFonts w:ascii="Symbol" w:hAnsi="Symbol"/>
      </w:rPr>
    </w:lvl>
    <w:lvl w:ilvl="4" w:tplc="C770AB02">
      <w:start w:val="1"/>
      <w:numFmt w:val="bullet"/>
      <w:lvlText w:val=""/>
      <w:lvlJc w:val="left"/>
      <w:pPr>
        <w:ind w:left="1020" w:hanging="360"/>
      </w:pPr>
      <w:rPr>
        <w:rFonts w:ascii="Symbol" w:hAnsi="Symbol"/>
      </w:rPr>
    </w:lvl>
    <w:lvl w:ilvl="5" w:tplc="FBCC8B20">
      <w:start w:val="1"/>
      <w:numFmt w:val="bullet"/>
      <w:lvlText w:val=""/>
      <w:lvlJc w:val="left"/>
      <w:pPr>
        <w:ind w:left="1020" w:hanging="360"/>
      </w:pPr>
      <w:rPr>
        <w:rFonts w:ascii="Symbol" w:hAnsi="Symbol"/>
      </w:rPr>
    </w:lvl>
    <w:lvl w:ilvl="6" w:tplc="F1C0E310">
      <w:start w:val="1"/>
      <w:numFmt w:val="bullet"/>
      <w:lvlText w:val=""/>
      <w:lvlJc w:val="left"/>
      <w:pPr>
        <w:ind w:left="1020" w:hanging="360"/>
      </w:pPr>
      <w:rPr>
        <w:rFonts w:ascii="Symbol" w:hAnsi="Symbol"/>
      </w:rPr>
    </w:lvl>
    <w:lvl w:ilvl="7" w:tplc="680284D8">
      <w:start w:val="1"/>
      <w:numFmt w:val="bullet"/>
      <w:lvlText w:val=""/>
      <w:lvlJc w:val="left"/>
      <w:pPr>
        <w:ind w:left="1020" w:hanging="360"/>
      </w:pPr>
      <w:rPr>
        <w:rFonts w:ascii="Symbol" w:hAnsi="Symbol"/>
      </w:rPr>
    </w:lvl>
    <w:lvl w:ilvl="8" w:tplc="C36819A4">
      <w:start w:val="1"/>
      <w:numFmt w:val="bullet"/>
      <w:lvlText w:val=""/>
      <w:lvlJc w:val="left"/>
      <w:pPr>
        <w:ind w:left="1020" w:hanging="360"/>
      </w:pPr>
      <w:rPr>
        <w:rFonts w:ascii="Symbol" w:hAnsi="Symbol"/>
      </w:rPr>
    </w:lvl>
  </w:abstractNum>
  <w:abstractNum w:abstractNumId="2" w15:restartNumberingAfterBreak="0">
    <w:nsid w:val="094977CD"/>
    <w:multiLevelType w:val="hybridMultilevel"/>
    <w:tmpl w:val="9126F15A"/>
    <w:lvl w:ilvl="0" w:tplc="8DD24000">
      <w:start w:val="1"/>
      <w:numFmt w:val="lowerLetter"/>
      <w:lvlText w:val="%1."/>
      <w:lvlJc w:val="left"/>
      <w:pPr>
        <w:ind w:left="1020" w:hanging="360"/>
      </w:pPr>
    </w:lvl>
    <w:lvl w:ilvl="1" w:tplc="AE1633F4">
      <w:start w:val="1"/>
      <w:numFmt w:val="lowerLetter"/>
      <w:lvlText w:val="%2."/>
      <w:lvlJc w:val="left"/>
      <w:pPr>
        <w:ind w:left="1020" w:hanging="360"/>
      </w:pPr>
    </w:lvl>
    <w:lvl w:ilvl="2" w:tplc="71BA78DE">
      <w:start w:val="1"/>
      <w:numFmt w:val="lowerLetter"/>
      <w:lvlText w:val="%3."/>
      <w:lvlJc w:val="left"/>
      <w:pPr>
        <w:ind w:left="1020" w:hanging="360"/>
      </w:pPr>
    </w:lvl>
    <w:lvl w:ilvl="3" w:tplc="41E2E2C6">
      <w:start w:val="1"/>
      <w:numFmt w:val="lowerLetter"/>
      <w:lvlText w:val="%4."/>
      <w:lvlJc w:val="left"/>
      <w:pPr>
        <w:ind w:left="1020" w:hanging="360"/>
      </w:pPr>
    </w:lvl>
    <w:lvl w:ilvl="4" w:tplc="578C0E3C">
      <w:start w:val="1"/>
      <w:numFmt w:val="lowerLetter"/>
      <w:lvlText w:val="%5."/>
      <w:lvlJc w:val="left"/>
      <w:pPr>
        <w:ind w:left="1020" w:hanging="360"/>
      </w:pPr>
    </w:lvl>
    <w:lvl w:ilvl="5" w:tplc="584E383A">
      <w:start w:val="1"/>
      <w:numFmt w:val="lowerLetter"/>
      <w:lvlText w:val="%6."/>
      <w:lvlJc w:val="left"/>
      <w:pPr>
        <w:ind w:left="1020" w:hanging="360"/>
      </w:pPr>
    </w:lvl>
    <w:lvl w:ilvl="6" w:tplc="8A8CB6EC">
      <w:start w:val="1"/>
      <w:numFmt w:val="lowerLetter"/>
      <w:lvlText w:val="%7."/>
      <w:lvlJc w:val="left"/>
      <w:pPr>
        <w:ind w:left="1020" w:hanging="360"/>
      </w:pPr>
    </w:lvl>
    <w:lvl w:ilvl="7" w:tplc="F1FE24A8">
      <w:start w:val="1"/>
      <w:numFmt w:val="lowerLetter"/>
      <w:lvlText w:val="%8."/>
      <w:lvlJc w:val="left"/>
      <w:pPr>
        <w:ind w:left="1020" w:hanging="360"/>
      </w:pPr>
    </w:lvl>
    <w:lvl w:ilvl="8" w:tplc="A03CAEAA">
      <w:start w:val="1"/>
      <w:numFmt w:val="lowerLetter"/>
      <w:lvlText w:val="%9."/>
      <w:lvlJc w:val="left"/>
      <w:pPr>
        <w:ind w:left="1020" w:hanging="360"/>
      </w:pPr>
    </w:lvl>
  </w:abstractNum>
  <w:abstractNum w:abstractNumId="3" w15:restartNumberingAfterBreak="0">
    <w:nsid w:val="094B3BB7"/>
    <w:multiLevelType w:val="hybridMultilevel"/>
    <w:tmpl w:val="A31E572A"/>
    <w:lvl w:ilvl="0" w:tplc="4CC21810">
      <w:start w:val="1"/>
      <w:numFmt w:val="bullet"/>
      <w:lvlText w:val="-"/>
      <w:lvlJc w:val="left"/>
      <w:pPr>
        <w:ind w:left="720" w:hanging="360"/>
      </w:pPr>
      <w:rPr>
        <w:rFonts w:ascii="Calibri" w:eastAsia="Times New Roman"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0973373A"/>
    <w:multiLevelType w:val="hybridMultilevel"/>
    <w:tmpl w:val="EBFCCB8E"/>
    <w:lvl w:ilvl="0" w:tplc="8E049CBA">
      <w:start w:val="1"/>
      <w:numFmt w:val="bullet"/>
      <w:lvlText w:val=""/>
      <w:lvlJc w:val="left"/>
      <w:pPr>
        <w:ind w:left="720" w:hanging="360"/>
      </w:pPr>
      <w:rPr>
        <w:rFonts w:ascii="Symbol" w:hAnsi="Symbol"/>
      </w:rPr>
    </w:lvl>
    <w:lvl w:ilvl="1" w:tplc="FC005772">
      <w:start w:val="1"/>
      <w:numFmt w:val="bullet"/>
      <w:lvlText w:val=""/>
      <w:lvlJc w:val="left"/>
      <w:pPr>
        <w:ind w:left="720" w:hanging="360"/>
      </w:pPr>
      <w:rPr>
        <w:rFonts w:ascii="Symbol" w:hAnsi="Symbol"/>
      </w:rPr>
    </w:lvl>
    <w:lvl w:ilvl="2" w:tplc="1DEC4C02">
      <w:start w:val="1"/>
      <w:numFmt w:val="bullet"/>
      <w:lvlText w:val=""/>
      <w:lvlJc w:val="left"/>
      <w:pPr>
        <w:ind w:left="720" w:hanging="360"/>
      </w:pPr>
      <w:rPr>
        <w:rFonts w:ascii="Symbol" w:hAnsi="Symbol"/>
      </w:rPr>
    </w:lvl>
    <w:lvl w:ilvl="3" w:tplc="8202057A">
      <w:start w:val="1"/>
      <w:numFmt w:val="bullet"/>
      <w:lvlText w:val=""/>
      <w:lvlJc w:val="left"/>
      <w:pPr>
        <w:ind w:left="720" w:hanging="360"/>
      </w:pPr>
      <w:rPr>
        <w:rFonts w:ascii="Symbol" w:hAnsi="Symbol"/>
      </w:rPr>
    </w:lvl>
    <w:lvl w:ilvl="4" w:tplc="86807010">
      <w:start w:val="1"/>
      <w:numFmt w:val="bullet"/>
      <w:lvlText w:val=""/>
      <w:lvlJc w:val="left"/>
      <w:pPr>
        <w:ind w:left="720" w:hanging="360"/>
      </w:pPr>
      <w:rPr>
        <w:rFonts w:ascii="Symbol" w:hAnsi="Symbol"/>
      </w:rPr>
    </w:lvl>
    <w:lvl w:ilvl="5" w:tplc="AB4C0D1A">
      <w:start w:val="1"/>
      <w:numFmt w:val="bullet"/>
      <w:lvlText w:val=""/>
      <w:lvlJc w:val="left"/>
      <w:pPr>
        <w:ind w:left="720" w:hanging="360"/>
      </w:pPr>
      <w:rPr>
        <w:rFonts w:ascii="Symbol" w:hAnsi="Symbol"/>
      </w:rPr>
    </w:lvl>
    <w:lvl w:ilvl="6" w:tplc="F432B446">
      <w:start w:val="1"/>
      <w:numFmt w:val="bullet"/>
      <w:lvlText w:val=""/>
      <w:lvlJc w:val="left"/>
      <w:pPr>
        <w:ind w:left="720" w:hanging="360"/>
      </w:pPr>
      <w:rPr>
        <w:rFonts w:ascii="Symbol" w:hAnsi="Symbol"/>
      </w:rPr>
    </w:lvl>
    <w:lvl w:ilvl="7" w:tplc="96F48D9C">
      <w:start w:val="1"/>
      <w:numFmt w:val="bullet"/>
      <w:lvlText w:val=""/>
      <w:lvlJc w:val="left"/>
      <w:pPr>
        <w:ind w:left="720" w:hanging="360"/>
      </w:pPr>
      <w:rPr>
        <w:rFonts w:ascii="Symbol" w:hAnsi="Symbol"/>
      </w:rPr>
    </w:lvl>
    <w:lvl w:ilvl="8" w:tplc="088C33FE">
      <w:start w:val="1"/>
      <w:numFmt w:val="bullet"/>
      <w:lvlText w:val=""/>
      <w:lvlJc w:val="left"/>
      <w:pPr>
        <w:ind w:left="720" w:hanging="360"/>
      </w:pPr>
      <w:rPr>
        <w:rFonts w:ascii="Symbol" w:hAnsi="Symbol"/>
      </w:rPr>
    </w:lvl>
  </w:abstractNum>
  <w:abstractNum w:abstractNumId="5" w15:restartNumberingAfterBreak="0">
    <w:nsid w:val="0AA76258"/>
    <w:multiLevelType w:val="hybridMultilevel"/>
    <w:tmpl w:val="2BE68E7C"/>
    <w:lvl w:ilvl="0" w:tplc="BC687D68">
      <w:start w:val="1"/>
      <w:numFmt w:val="bullet"/>
      <w:lvlText w:val=""/>
      <w:lvlJc w:val="left"/>
      <w:pPr>
        <w:ind w:left="720" w:hanging="360"/>
      </w:pPr>
      <w:rPr>
        <w:rFonts w:ascii="Symbol" w:hAnsi="Symbol"/>
      </w:rPr>
    </w:lvl>
    <w:lvl w:ilvl="1" w:tplc="631EF9C0">
      <w:start w:val="1"/>
      <w:numFmt w:val="bullet"/>
      <w:lvlText w:val=""/>
      <w:lvlJc w:val="left"/>
      <w:pPr>
        <w:ind w:left="720" w:hanging="360"/>
      </w:pPr>
      <w:rPr>
        <w:rFonts w:ascii="Symbol" w:hAnsi="Symbol"/>
      </w:rPr>
    </w:lvl>
    <w:lvl w:ilvl="2" w:tplc="FAD0C5B8">
      <w:start w:val="1"/>
      <w:numFmt w:val="bullet"/>
      <w:lvlText w:val=""/>
      <w:lvlJc w:val="left"/>
      <w:pPr>
        <w:ind w:left="720" w:hanging="360"/>
      </w:pPr>
      <w:rPr>
        <w:rFonts w:ascii="Symbol" w:hAnsi="Symbol"/>
      </w:rPr>
    </w:lvl>
    <w:lvl w:ilvl="3" w:tplc="AE72DFDA">
      <w:start w:val="1"/>
      <w:numFmt w:val="bullet"/>
      <w:lvlText w:val=""/>
      <w:lvlJc w:val="left"/>
      <w:pPr>
        <w:ind w:left="720" w:hanging="360"/>
      </w:pPr>
      <w:rPr>
        <w:rFonts w:ascii="Symbol" w:hAnsi="Symbol"/>
      </w:rPr>
    </w:lvl>
    <w:lvl w:ilvl="4" w:tplc="60FC030A">
      <w:start w:val="1"/>
      <w:numFmt w:val="bullet"/>
      <w:lvlText w:val=""/>
      <w:lvlJc w:val="left"/>
      <w:pPr>
        <w:ind w:left="720" w:hanging="360"/>
      </w:pPr>
      <w:rPr>
        <w:rFonts w:ascii="Symbol" w:hAnsi="Symbol"/>
      </w:rPr>
    </w:lvl>
    <w:lvl w:ilvl="5" w:tplc="D0525974">
      <w:start w:val="1"/>
      <w:numFmt w:val="bullet"/>
      <w:lvlText w:val=""/>
      <w:lvlJc w:val="left"/>
      <w:pPr>
        <w:ind w:left="720" w:hanging="360"/>
      </w:pPr>
      <w:rPr>
        <w:rFonts w:ascii="Symbol" w:hAnsi="Symbol"/>
      </w:rPr>
    </w:lvl>
    <w:lvl w:ilvl="6" w:tplc="41B87BD6">
      <w:start w:val="1"/>
      <w:numFmt w:val="bullet"/>
      <w:lvlText w:val=""/>
      <w:lvlJc w:val="left"/>
      <w:pPr>
        <w:ind w:left="720" w:hanging="360"/>
      </w:pPr>
      <w:rPr>
        <w:rFonts w:ascii="Symbol" w:hAnsi="Symbol"/>
      </w:rPr>
    </w:lvl>
    <w:lvl w:ilvl="7" w:tplc="3E6C092A">
      <w:start w:val="1"/>
      <w:numFmt w:val="bullet"/>
      <w:lvlText w:val=""/>
      <w:lvlJc w:val="left"/>
      <w:pPr>
        <w:ind w:left="720" w:hanging="360"/>
      </w:pPr>
      <w:rPr>
        <w:rFonts w:ascii="Symbol" w:hAnsi="Symbol"/>
      </w:rPr>
    </w:lvl>
    <w:lvl w:ilvl="8" w:tplc="CFC65C10">
      <w:start w:val="1"/>
      <w:numFmt w:val="bullet"/>
      <w:lvlText w:val=""/>
      <w:lvlJc w:val="left"/>
      <w:pPr>
        <w:ind w:left="720" w:hanging="360"/>
      </w:pPr>
      <w:rPr>
        <w:rFonts w:ascii="Symbol" w:hAnsi="Symbol"/>
      </w:rPr>
    </w:lvl>
  </w:abstractNum>
  <w:abstractNum w:abstractNumId="6" w15:restartNumberingAfterBreak="0">
    <w:nsid w:val="0B1969EC"/>
    <w:multiLevelType w:val="hybridMultilevel"/>
    <w:tmpl w:val="917829B2"/>
    <w:lvl w:ilvl="0" w:tplc="E32836FE">
      <w:start w:val="1"/>
      <w:numFmt w:val="bullet"/>
      <w:lvlText w:val=""/>
      <w:lvlJc w:val="left"/>
      <w:pPr>
        <w:ind w:left="720" w:hanging="360"/>
      </w:pPr>
      <w:rPr>
        <w:rFonts w:ascii="Symbol" w:hAnsi="Symbol"/>
      </w:rPr>
    </w:lvl>
    <w:lvl w:ilvl="1" w:tplc="15582092">
      <w:start w:val="1"/>
      <w:numFmt w:val="bullet"/>
      <w:lvlText w:val=""/>
      <w:lvlJc w:val="left"/>
      <w:pPr>
        <w:ind w:left="720" w:hanging="360"/>
      </w:pPr>
      <w:rPr>
        <w:rFonts w:ascii="Symbol" w:hAnsi="Symbol"/>
      </w:rPr>
    </w:lvl>
    <w:lvl w:ilvl="2" w:tplc="DD8864E0">
      <w:start w:val="1"/>
      <w:numFmt w:val="bullet"/>
      <w:lvlText w:val=""/>
      <w:lvlJc w:val="left"/>
      <w:pPr>
        <w:ind w:left="720" w:hanging="360"/>
      </w:pPr>
      <w:rPr>
        <w:rFonts w:ascii="Symbol" w:hAnsi="Symbol"/>
      </w:rPr>
    </w:lvl>
    <w:lvl w:ilvl="3" w:tplc="5C3CEC06">
      <w:start w:val="1"/>
      <w:numFmt w:val="bullet"/>
      <w:lvlText w:val=""/>
      <w:lvlJc w:val="left"/>
      <w:pPr>
        <w:ind w:left="720" w:hanging="360"/>
      </w:pPr>
      <w:rPr>
        <w:rFonts w:ascii="Symbol" w:hAnsi="Symbol"/>
      </w:rPr>
    </w:lvl>
    <w:lvl w:ilvl="4" w:tplc="54F48ACA">
      <w:start w:val="1"/>
      <w:numFmt w:val="bullet"/>
      <w:lvlText w:val=""/>
      <w:lvlJc w:val="left"/>
      <w:pPr>
        <w:ind w:left="720" w:hanging="360"/>
      </w:pPr>
      <w:rPr>
        <w:rFonts w:ascii="Symbol" w:hAnsi="Symbol"/>
      </w:rPr>
    </w:lvl>
    <w:lvl w:ilvl="5" w:tplc="E95CED1E">
      <w:start w:val="1"/>
      <w:numFmt w:val="bullet"/>
      <w:lvlText w:val=""/>
      <w:lvlJc w:val="left"/>
      <w:pPr>
        <w:ind w:left="720" w:hanging="360"/>
      </w:pPr>
      <w:rPr>
        <w:rFonts w:ascii="Symbol" w:hAnsi="Symbol"/>
      </w:rPr>
    </w:lvl>
    <w:lvl w:ilvl="6" w:tplc="402C3BD4">
      <w:start w:val="1"/>
      <w:numFmt w:val="bullet"/>
      <w:lvlText w:val=""/>
      <w:lvlJc w:val="left"/>
      <w:pPr>
        <w:ind w:left="720" w:hanging="360"/>
      </w:pPr>
      <w:rPr>
        <w:rFonts w:ascii="Symbol" w:hAnsi="Symbol"/>
      </w:rPr>
    </w:lvl>
    <w:lvl w:ilvl="7" w:tplc="AE487986">
      <w:start w:val="1"/>
      <w:numFmt w:val="bullet"/>
      <w:lvlText w:val=""/>
      <w:lvlJc w:val="left"/>
      <w:pPr>
        <w:ind w:left="720" w:hanging="360"/>
      </w:pPr>
      <w:rPr>
        <w:rFonts w:ascii="Symbol" w:hAnsi="Symbol"/>
      </w:rPr>
    </w:lvl>
    <w:lvl w:ilvl="8" w:tplc="8602A116">
      <w:start w:val="1"/>
      <w:numFmt w:val="bullet"/>
      <w:lvlText w:val=""/>
      <w:lvlJc w:val="left"/>
      <w:pPr>
        <w:ind w:left="720" w:hanging="360"/>
      </w:pPr>
      <w:rPr>
        <w:rFonts w:ascii="Symbol" w:hAnsi="Symbol"/>
      </w:rPr>
    </w:lvl>
  </w:abstractNum>
  <w:abstractNum w:abstractNumId="7" w15:restartNumberingAfterBreak="0">
    <w:nsid w:val="0DF40A7E"/>
    <w:multiLevelType w:val="hybridMultilevel"/>
    <w:tmpl w:val="8FA89DF6"/>
    <w:lvl w:ilvl="0" w:tplc="673492C8">
      <w:start w:val="1"/>
      <w:numFmt w:val="bullet"/>
      <w:lvlText w:val=""/>
      <w:lvlJc w:val="left"/>
      <w:pPr>
        <w:ind w:left="720" w:hanging="360"/>
      </w:pPr>
      <w:rPr>
        <w:rFonts w:ascii="Symbol" w:hAnsi="Symbol"/>
      </w:rPr>
    </w:lvl>
    <w:lvl w:ilvl="1" w:tplc="A1C8E9C6">
      <w:start w:val="1"/>
      <w:numFmt w:val="bullet"/>
      <w:lvlText w:val=""/>
      <w:lvlJc w:val="left"/>
      <w:pPr>
        <w:ind w:left="720" w:hanging="360"/>
      </w:pPr>
      <w:rPr>
        <w:rFonts w:ascii="Symbol" w:hAnsi="Symbol"/>
      </w:rPr>
    </w:lvl>
    <w:lvl w:ilvl="2" w:tplc="19C4BC6A">
      <w:start w:val="1"/>
      <w:numFmt w:val="bullet"/>
      <w:lvlText w:val=""/>
      <w:lvlJc w:val="left"/>
      <w:pPr>
        <w:ind w:left="720" w:hanging="360"/>
      </w:pPr>
      <w:rPr>
        <w:rFonts w:ascii="Symbol" w:hAnsi="Symbol"/>
      </w:rPr>
    </w:lvl>
    <w:lvl w:ilvl="3" w:tplc="DC682F9E">
      <w:start w:val="1"/>
      <w:numFmt w:val="bullet"/>
      <w:lvlText w:val=""/>
      <w:lvlJc w:val="left"/>
      <w:pPr>
        <w:ind w:left="720" w:hanging="360"/>
      </w:pPr>
      <w:rPr>
        <w:rFonts w:ascii="Symbol" w:hAnsi="Symbol"/>
      </w:rPr>
    </w:lvl>
    <w:lvl w:ilvl="4" w:tplc="27006DFA">
      <w:start w:val="1"/>
      <w:numFmt w:val="bullet"/>
      <w:lvlText w:val=""/>
      <w:lvlJc w:val="left"/>
      <w:pPr>
        <w:ind w:left="720" w:hanging="360"/>
      </w:pPr>
      <w:rPr>
        <w:rFonts w:ascii="Symbol" w:hAnsi="Symbol"/>
      </w:rPr>
    </w:lvl>
    <w:lvl w:ilvl="5" w:tplc="99DE4250">
      <w:start w:val="1"/>
      <w:numFmt w:val="bullet"/>
      <w:lvlText w:val=""/>
      <w:lvlJc w:val="left"/>
      <w:pPr>
        <w:ind w:left="720" w:hanging="360"/>
      </w:pPr>
      <w:rPr>
        <w:rFonts w:ascii="Symbol" w:hAnsi="Symbol"/>
      </w:rPr>
    </w:lvl>
    <w:lvl w:ilvl="6" w:tplc="85D253EA">
      <w:start w:val="1"/>
      <w:numFmt w:val="bullet"/>
      <w:lvlText w:val=""/>
      <w:lvlJc w:val="left"/>
      <w:pPr>
        <w:ind w:left="720" w:hanging="360"/>
      </w:pPr>
      <w:rPr>
        <w:rFonts w:ascii="Symbol" w:hAnsi="Symbol"/>
      </w:rPr>
    </w:lvl>
    <w:lvl w:ilvl="7" w:tplc="8A3A6DD2">
      <w:start w:val="1"/>
      <w:numFmt w:val="bullet"/>
      <w:lvlText w:val=""/>
      <w:lvlJc w:val="left"/>
      <w:pPr>
        <w:ind w:left="720" w:hanging="360"/>
      </w:pPr>
      <w:rPr>
        <w:rFonts w:ascii="Symbol" w:hAnsi="Symbol"/>
      </w:rPr>
    </w:lvl>
    <w:lvl w:ilvl="8" w:tplc="6D18D29A">
      <w:start w:val="1"/>
      <w:numFmt w:val="bullet"/>
      <w:lvlText w:val=""/>
      <w:lvlJc w:val="left"/>
      <w:pPr>
        <w:ind w:left="720" w:hanging="360"/>
      </w:pPr>
      <w:rPr>
        <w:rFonts w:ascii="Symbol" w:hAnsi="Symbol"/>
      </w:rPr>
    </w:lvl>
  </w:abstractNum>
  <w:abstractNum w:abstractNumId="8" w15:restartNumberingAfterBreak="0">
    <w:nsid w:val="0E160E52"/>
    <w:multiLevelType w:val="hybridMultilevel"/>
    <w:tmpl w:val="2304A640"/>
    <w:lvl w:ilvl="0" w:tplc="640CAD12">
      <w:start w:val="1"/>
      <w:numFmt w:val="lowerRoman"/>
      <w:lvlText w:val="%1."/>
      <w:lvlJc w:val="left"/>
      <w:pPr>
        <w:ind w:left="1080" w:hanging="72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9" w15:restartNumberingAfterBreak="0">
    <w:nsid w:val="0FCA6BDE"/>
    <w:multiLevelType w:val="hybridMultilevel"/>
    <w:tmpl w:val="F77A90F2"/>
    <w:lvl w:ilvl="0" w:tplc="02E46844">
      <w:start w:val="1"/>
      <w:numFmt w:val="decimal"/>
      <w:lvlText w:val="%1."/>
      <w:lvlJc w:val="left"/>
      <w:pPr>
        <w:ind w:left="1020" w:hanging="360"/>
      </w:pPr>
    </w:lvl>
    <w:lvl w:ilvl="1" w:tplc="85465DE8">
      <w:start w:val="1"/>
      <w:numFmt w:val="decimal"/>
      <w:lvlText w:val="%2."/>
      <w:lvlJc w:val="left"/>
      <w:pPr>
        <w:ind w:left="1020" w:hanging="360"/>
      </w:pPr>
    </w:lvl>
    <w:lvl w:ilvl="2" w:tplc="EFF405FE">
      <w:start w:val="1"/>
      <w:numFmt w:val="decimal"/>
      <w:lvlText w:val="%3."/>
      <w:lvlJc w:val="left"/>
      <w:pPr>
        <w:ind w:left="1020" w:hanging="360"/>
      </w:pPr>
    </w:lvl>
    <w:lvl w:ilvl="3" w:tplc="640A696E">
      <w:start w:val="1"/>
      <w:numFmt w:val="decimal"/>
      <w:lvlText w:val="%4."/>
      <w:lvlJc w:val="left"/>
      <w:pPr>
        <w:ind w:left="1020" w:hanging="360"/>
      </w:pPr>
    </w:lvl>
    <w:lvl w:ilvl="4" w:tplc="FECCA51E">
      <w:start w:val="1"/>
      <w:numFmt w:val="decimal"/>
      <w:lvlText w:val="%5."/>
      <w:lvlJc w:val="left"/>
      <w:pPr>
        <w:ind w:left="1020" w:hanging="360"/>
      </w:pPr>
    </w:lvl>
    <w:lvl w:ilvl="5" w:tplc="13C6F49C">
      <w:start w:val="1"/>
      <w:numFmt w:val="decimal"/>
      <w:lvlText w:val="%6."/>
      <w:lvlJc w:val="left"/>
      <w:pPr>
        <w:ind w:left="1020" w:hanging="360"/>
      </w:pPr>
    </w:lvl>
    <w:lvl w:ilvl="6" w:tplc="CE3C823E">
      <w:start w:val="1"/>
      <w:numFmt w:val="decimal"/>
      <w:lvlText w:val="%7."/>
      <w:lvlJc w:val="left"/>
      <w:pPr>
        <w:ind w:left="1020" w:hanging="360"/>
      </w:pPr>
    </w:lvl>
    <w:lvl w:ilvl="7" w:tplc="F3B88A6C">
      <w:start w:val="1"/>
      <w:numFmt w:val="decimal"/>
      <w:lvlText w:val="%8."/>
      <w:lvlJc w:val="left"/>
      <w:pPr>
        <w:ind w:left="1020" w:hanging="360"/>
      </w:pPr>
    </w:lvl>
    <w:lvl w:ilvl="8" w:tplc="F36AAC92">
      <w:start w:val="1"/>
      <w:numFmt w:val="decimal"/>
      <w:lvlText w:val="%9."/>
      <w:lvlJc w:val="left"/>
      <w:pPr>
        <w:ind w:left="1020" w:hanging="360"/>
      </w:pPr>
    </w:lvl>
  </w:abstractNum>
  <w:abstractNum w:abstractNumId="10" w15:restartNumberingAfterBreak="0">
    <w:nsid w:val="11761ADF"/>
    <w:multiLevelType w:val="hybridMultilevel"/>
    <w:tmpl w:val="18F85BF2"/>
    <w:lvl w:ilvl="0" w:tplc="AC5247A0">
      <w:start w:val="1"/>
      <w:numFmt w:val="bullet"/>
      <w:lvlText w:val=""/>
      <w:lvlJc w:val="left"/>
      <w:pPr>
        <w:ind w:left="1020" w:hanging="360"/>
      </w:pPr>
      <w:rPr>
        <w:rFonts w:ascii="Symbol" w:hAnsi="Symbol"/>
      </w:rPr>
    </w:lvl>
    <w:lvl w:ilvl="1" w:tplc="35A2D128">
      <w:start w:val="1"/>
      <w:numFmt w:val="bullet"/>
      <w:lvlText w:val=""/>
      <w:lvlJc w:val="left"/>
      <w:pPr>
        <w:ind w:left="1020" w:hanging="360"/>
      </w:pPr>
      <w:rPr>
        <w:rFonts w:ascii="Symbol" w:hAnsi="Symbol"/>
      </w:rPr>
    </w:lvl>
    <w:lvl w:ilvl="2" w:tplc="6F7C6082">
      <w:start w:val="1"/>
      <w:numFmt w:val="bullet"/>
      <w:lvlText w:val=""/>
      <w:lvlJc w:val="left"/>
      <w:pPr>
        <w:ind w:left="1020" w:hanging="360"/>
      </w:pPr>
      <w:rPr>
        <w:rFonts w:ascii="Symbol" w:hAnsi="Symbol"/>
      </w:rPr>
    </w:lvl>
    <w:lvl w:ilvl="3" w:tplc="C728D000">
      <w:start w:val="1"/>
      <w:numFmt w:val="bullet"/>
      <w:lvlText w:val=""/>
      <w:lvlJc w:val="left"/>
      <w:pPr>
        <w:ind w:left="1020" w:hanging="360"/>
      </w:pPr>
      <w:rPr>
        <w:rFonts w:ascii="Symbol" w:hAnsi="Symbol"/>
      </w:rPr>
    </w:lvl>
    <w:lvl w:ilvl="4" w:tplc="3EB62F2A">
      <w:start w:val="1"/>
      <w:numFmt w:val="bullet"/>
      <w:lvlText w:val=""/>
      <w:lvlJc w:val="left"/>
      <w:pPr>
        <w:ind w:left="1020" w:hanging="360"/>
      </w:pPr>
      <w:rPr>
        <w:rFonts w:ascii="Symbol" w:hAnsi="Symbol"/>
      </w:rPr>
    </w:lvl>
    <w:lvl w:ilvl="5" w:tplc="AC387096">
      <w:start w:val="1"/>
      <w:numFmt w:val="bullet"/>
      <w:lvlText w:val=""/>
      <w:lvlJc w:val="left"/>
      <w:pPr>
        <w:ind w:left="1020" w:hanging="360"/>
      </w:pPr>
      <w:rPr>
        <w:rFonts w:ascii="Symbol" w:hAnsi="Symbol"/>
      </w:rPr>
    </w:lvl>
    <w:lvl w:ilvl="6" w:tplc="9BB044E4">
      <w:start w:val="1"/>
      <w:numFmt w:val="bullet"/>
      <w:lvlText w:val=""/>
      <w:lvlJc w:val="left"/>
      <w:pPr>
        <w:ind w:left="1020" w:hanging="360"/>
      </w:pPr>
      <w:rPr>
        <w:rFonts w:ascii="Symbol" w:hAnsi="Symbol"/>
      </w:rPr>
    </w:lvl>
    <w:lvl w:ilvl="7" w:tplc="6D62AF86">
      <w:start w:val="1"/>
      <w:numFmt w:val="bullet"/>
      <w:lvlText w:val=""/>
      <w:lvlJc w:val="left"/>
      <w:pPr>
        <w:ind w:left="1020" w:hanging="360"/>
      </w:pPr>
      <w:rPr>
        <w:rFonts w:ascii="Symbol" w:hAnsi="Symbol"/>
      </w:rPr>
    </w:lvl>
    <w:lvl w:ilvl="8" w:tplc="5DF041DE">
      <w:start w:val="1"/>
      <w:numFmt w:val="bullet"/>
      <w:lvlText w:val=""/>
      <w:lvlJc w:val="left"/>
      <w:pPr>
        <w:ind w:left="1020" w:hanging="360"/>
      </w:pPr>
      <w:rPr>
        <w:rFonts w:ascii="Symbol" w:hAnsi="Symbol"/>
      </w:rPr>
    </w:lvl>
  </w:abstractNum>
  <w:abstractNum w:abstractNumId="11" w15:restartNumberingAfterBreak="0">
    <w:nsid w:val="158E2965"/>
    <w:multiLevelType w:val="hybridMultilevel"/>
    <w:tmpl w:val="7CB217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6197FC0"/>
    <w:multiLevelType w:val="hybridMultilevel"/>
    <w:tmpl w:val="601C8C02"/>
    <w:lvl w:ilvl="0" w:tplc="E348C342">
      <w:start w:val="1"/>
      <w:numFmt w:val="bullet"/>
      <w:lvlText w:val="-"/>
      <w:lvlJc w:val="left"/>
      <w:pPr>
        <w:ind w:left="720" w:hanging="360"/>
      </w:pPr>
      <w:rPr>
        <w:rFonts w:ascii="Calibri" w:eastAsia="Times New Roman"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17CB7643"/>
    <w:multiLevelType w:val="hybridMultilevel"/>
    <w:tmpl w:val="68EC987C"/>
    <w:lvl w:ilvl="0" w:tplc="668A3D0E">
      <w:start w:val="1"/>
      <w:numFmt w:val="decimal"/>
      <w:lvlText w:val="%1."/>
      <w:lvlJc w:val="left"/>
      <w:pPr>
        <w:ind w:left="1020" w:hanging="360"/>
      </w:pPr>
    </w:lvl>
    <w:lvl w:ilvl="1" w:tplc="C0785B88">
      <w:start w:val="1"/>
      <w:numFmt w:val="decimal"/>
      <w:lvlText w:val="%2."/>
      <w:lvlJc w:val="left"/>
      <w:pPr>
        <w:ind w:left="1020" w:hanging="360"/>
      </w:pPr>
    </w:lvl>
    <w:lvl w:ilvl="2" w:tplc="0270DE16">
      <w:start w:val="1"/>
      <w:numFmt w:val="decimal"/>
      <w:lvlText w:val="%3."/>
      <w:lvlJc w:val="left"/>
      <w:pPr>
        <w:ind w:left="1020" w:hanging="360"/>
      </w:pPr>
    </w:lvl>
    <w:lvl w:ilvl="3" w:tplc="A3C066FA">
      <w:start w:val="1"/>
      <w:numFmt w:val="decimal"/>
      <w:lvlText w:val="%4."/>
      <w:lvlJc w:val="left"/>
      <w:pPr>
        <w:ind w:left="1020" w:hanging="360"/>
      </w:pPr>
    </w:lvl>
    <w:lvl w:ilvl="4" w:tplc="F8C8C3D6">
      <w:start w:val="1"/>
      <w:numFmt w:val="decimal"/>
      <w:lvlText w:val="%5."/>
      <w:lvlJc w:val="left"/>
      <w:pPr>
        <w:ind w:left="1020" w:hanging="360"/>
      </w:pPr>
    </w:lvl>
    <w:lvl w:ilvl="5" w:tplc="7E367620">
      <w:start w:val="1"/>
      <w:numFmt w:val="decimal"/>
      <w:lvlText w:val="%6."/>
      <w:lvlJc w:val="left"/>
      <w:pPr>
        <w:ind w:left="1020" w:hanging="360"/>
      </w:pPr>
    </w:lvl>
    <w:lvl w:ilvl="6" w:tplc="1374C722">
      <w:start w:val="1"/>
      <w:numFmt w:val="decimal"/>
      <w:lvlText w:val="%7."/>
      <w:lvlJc w:val="left"/>
      <w:pPr>
        <w:ind w:left="1020" w:hanging="360"/>
      </w:pPr>
    </w:lvl>
    <w:lvl w:ilvl="7" w:tplc="0734AB72">
      <w:start w:val="1"/>
      <w:numFmt w:val="decimal"/>
      <w:lvlText w:val="%8."/>
      <w:lvlJc w:val="left"/>
      <w:pPr>
        <w:ind w:left="1020" w:hanging="360"/>
      </w:pPr>
    </w:lvl>
    <w:lvl w:ilvl="8" w:tplc="C0AADE88">
      <w:start w:val="1"/>
      <w:numFmt w:val="decimal"/>
      <w:lvlText w:val="%9."/>
      <w:lvlJc w:val="left"/>
      <w:pPr>
        <w:ind w:left="1020" w:hanging="360"/>
      </w:pPr>
    </w:lvl>
  </w:abstractNum>
  <w:abstractNum w:abstractNumId="14" w15:restartNumberingAfterBreak="0">
    <w:nsid w:val="18C74E3E"/>
    <w:multiLevelType w:val="hybridMultilevel"/>
    <w:tmpl w:val="D5F48296"/>
    <w:lvl w:ilvl="0" w:tplc="19DC5A28">
      <w:start w:val="1"/>
      <w:numFmt w:val="lowerLetter"/>
      <w:lvlText w:val="%1."/>
      <w:lvlJc w:val="left"/>
      <w:pPr>
        <w:ind w:left="1020" w:hanging="360"/>
      </w:pPr>
    </w:lvl>
    <w:lvl w:ilvl="1" w:tplc="4BF44212">
      <w:start w:val="1"/>
      <w:numFmt w:val="lowerLetter"/>
      <w:lvlText w:val="%2."/>
      <w:lvlJc w:val="left"/>
      <w:pPr>
        <w:ind w:left="1020" w:hanging="360"/>
      </w:pPr>
    </w:lvl>
    <w:lvl w:ilvl="2" w:tplc="34EA518E">
      <w:start w:val="1"/>
      <w:numFmt w:val="lowerLetter"/>
      <w:lvlText w:val="%3."/>
      <w:lvlJc w:val="left"/>
      <w:pPr>
        <w:ind w:left="1020" w:hanging="360"/>
      </w:pPr>
    </w:lvl>
    <w:lvl w:ilvl="3" w:tplc="4DC01280">
      <w:start w:val="1"/>
      <w:numFmt w:val="lowerLetter"/>
      <w:lvlText w:val="%4."/>
      <w:lvlJc w:val="left"/>
      <w:pPr>
        <w:ind w:left="1020" w:hanging="360"/>
      </w:pPr>
    </w:lvl>
    <w:lvl w:ilvl="4" w:tplc="F45E731C">
      <w:start w:val="1"/>
      <w:numFmt w:val="lowerLetter"/>
      <w:lvlText w:val="%5."/>
      <w:lvlJc w:val="left"/>
      <w:pPr>
        <w:ind w:left="1020" w:hanging="360"/>
      </w:pPr>
    </w:lvl>
    <w:lvl w:ilvl="5" w:tplc="997CA74E">
      <w:start w:val="1"/>
      <w:numFmt w:val="lowerLetter"/>
      <w:lvlText w:val="%6."/>
      <w:lvlJc w:val="left"/>
      <w:pPr>
        <w:ind w:left="1020" w:hanging="360"/>
      </w:pPr>
    </w:lvl>
    <w:lvl w:ilvl="6" w:tplc="E6443EC6">
      <w:start w:val="1"/>
      <w:numFmt w:val="lowerLetter"/>
      <w:lvlText w:val="%7."/>
      <w:lvlJc w:val="left"/>
      <w:pPr>
        <w:ind w:left="1020" w:hanging="360"/>
      </w:pPr>
    </w:lvl>
    <w:lvl w:ilvl="7" w:tplc="A89A904E">
      <w:start w:val="1"/>
      <w:numFmt w:val="lowerLetter"/>
      <w:lvlText w:val="%8."/>
      <w:lvlJc w:val="left"/>
      <w:pPr>
        <w:ind w:left="1020" w:hanging="360"/>
      </w:pPr>
    </w:lvl>
    <w:lvl w:ilvl="8" w:tplc="9ED8421A">
      <w:start w:val="1"/>
      <w:numFmt w:val="lowerLetter"/>
      <w:lvlText w:val="%9."/>
      <w:lvlJc w:val="left"/>
      <w:pPr>
        <w:ind w:left="1020" w:hanging="360"/>
      </w:pPr>
    </w:lvl>
  </w:abstractNum>
  <w:abstractNum w:abstractNumId="15" w15:restartNumberingAfterBreak="0">
    <w:nsid w:val="1A043BCE"/>
    <w:multiLevelType w:val="hybridMultilevel"/>
    <w:tmpl w:val="3170DDB0"/>
    <w:lvl w:ilvl="0" w:tplc="37121D5A">
      <w:start w:val="1"/>
      <w:numFmt w:val="bullet"/>
      <w:lvlText w:val=""/>
      <w:lvlJc w:val="left"/>
      <w:pPr>
        <w:ind w:left="720" w:hanging="360"/>
      </w:pPr>
      <w:rPr>
        <w:rFonts w:ascii="Symbol" w:hAnsi="Symbol"/>
      </w:rPr>
    </w:lvl>
    <w:lvl w:ilvl="1" w:tplc="52C85264">
      <w:start w:val="1"/>
      <w:numFmt w:val="bullet"/>
      <w:lvlText w:val=""/>
      <w:lvlJc w:val="left"/>
      <w:pPr>
        <w:ind w:left="720" w:hanging="360"/>
      </w:pPr>
      <w:rPr>
        <w:rFonts w:ascii="Symbol" w:hAnsi="Symbol"/>
      </w:rPr>
    </w:lvl>
    <w:lvl w:ilvl="2" w:tplc="16C4B3FE">
      <w:start w:val="1"/>
      <w:numFmt w:val="bullet"/>
      <w:lvlText w:val=""/>
      <w:lvlJc w:val="left"/>
      <w:pPr>
        <w:ind w:left="720" w:hanging="360"/>
      </w:pPr>
      <w:rPr>
        <w:rFonts w:ascii="Symbol" w:hAnsi="Symbol"/>
      </w:rPr>
    </w:lvl>
    <w:lvl w:ilvl="3" w:tplc="94200F22">
      <w:start w:val="1"/>
      <w:numFmt w:val="bullet"/>
      <w:lvlText w:val=""/>
      <w:lvlJc w:val="left"/>
      <w:pPr>
        <w:ind w:left="720" w:hanging="360"/>
      </w:pPr>
      <w:rPr>
        <w:rFonts w:ascii="Symbol" w:hAnsi="Symbol"/>
      </w:rPr>
    </w:lvl>
    <w:lvl w:ilvl="4" w:tplc="E5BAC104">
      <w:start w:val="1"/>
      <w:numFmt w:val="bullet"/>
      <w:lvlText w:val=""/>
      <w:lvlJc w:val="left"/>
      <w:pPr>
        <w:ind w:left="720" w:hanging="360"/>
      </w:pPr>
      <w:rPr>
        <w:rFonts w:ascii="Symbol" w:hAnsi="Symbol"/>
      </w:rPr>
    </w:lvl>
    <w:lvl w:ilvl="5" w:tplc="349E0CF4">
      <w:start w:val="1"/>
      <w:numFmt w:val="bullet"/>
      <w:lvlText w:val=""/>
      <w:lvlJc w:val="left"/>
      <w:pPr>
        <w:ind w:left="720" w:hanging="360"/>
      </w:pPr>
      <w:rPr>
        <w:rFonts w:ascii="Symbol" w:hAnsi="Symbol"/>
      </w:rPr>
    </w:lvl>
    <w:lvl w:ilvl="6" w:tplc="6D20E4D8">
      <w:start w:val="1"/>
      <w:numFmt w:val="bullet"/>
      <w:lvlText w:val=""/>
      <w:lvlJc w:val="left"/>
      <w:pPr>
        <w:ind w:left="720" w:hanging="360"/>
      </w:pPr>
      <w:rPr>
        <w:rFonts w:ascii="Symbol" w:hAnsi="Symbol"/>
      </w:rPr>
    </w:lvl>
    <w:lvl w:ilvl="7" w:tplc="B4D4BF60">
      <w:start w:val="1"/>
      <w:numFmt w:val="bullet"/>
      <w:lvlText w:val=""/>
      <w:lvlJc w:val="left"/>
      <w:pPr>
        <w:ind w:left="720" w:hanging="360"/>
      </w:pPr>
      <w:rPr>
        <w:rFonts w:ascii="Symbol" w:hAnsi="Symbol"/>
      </w:rPr>
    </w:lvl>
    <w:lvl w:ilvl="8" w:tplc="49440968">
      <w:start w:val="1"/>
      <w:numFmt w:val="bullet"/>
      <w:lvlText w:val=""/>
      <w:lvlJc w:val="left"/>
      <w:pPr>
        <w:ind w:left="720" w:hanging="360"/>
      </w:pPr>
      <w:rPr>
        <w:rFonts w:ascii="Symbol" w:hAnsi="Symbol"/>
      </w:rPr>
    </w:lvl>
  </w:abstractNum>
  <w:abstractNum w:abstractNumId="16" w15:restartNumberingAfterBreak="0">
    <w:nsid w:val="1D6D1DD7"/>
    <w:multiLevelType w:val="hybridMultilevel"/>
    <w:tmpl w:val="E00498E2"/>
    <w:lvl w:ilvl="0" w:tplc="B48CECF2">
      <w:start w:val="1"/>
      <w:numFmt w:val="bullet"/>
      <w:lvlText w:val=""/>
      <w:lvlJc w:val="left"/>
      <w:pPr>
        <w:ind w:left="720" w:hanging="360"/>
      </w:pPr>
      <w:rPr>
        <w:rFonts w:ascii="Symbol" w:hAnsi="Symbol"/>
      </w:rPr>
    </w:lvl>
    <w:lvl w:ilvl="1" w:tplc="A8540EB2">
      <w:start w:val="1"/>
      <w:numFmt w:val="bullet"/>
      <w:lvlText w:val=""/>
      <w:lvlJc w:val="left"/>
      <w:pPr>
        <w:ind w:left="720" w:hanging="360"/>
      </w:pPr>
      <w:rPr>
        <w:rFonts w:ascii="Symbol" w:hAnsi="Symbol"/>
      </w:rPr>
    </w:lvl>
    <w:lvl w:ilvl="2" w:tplc="226E6278">
      <w:start w:val="1"/>
      <w:numFmt w:val="bullet"/>
      <w:lvlText w:val=""/>
      <w:lvlJc w:val="left"/>
      <w:pPr>
        <w:ind w:left="720" w:hanging="360"/>
      </w:pPr>
      <w:rPr>
        <w:rFonts w:ascii="Symbol" w:hAnsi="Symbol"/>
      </w:rPr>
    </w:lvl>
    <w:lvl w:ilvl="3" w:tplc="1D187FFA">
      <w:start w:val="1"/>
      <w:numFmt w:val="bullet"/>
      <w:lvlText w:val=""/>
      <w:lvlJc w:val="left"/>
      <w:pPr>
        <w:ind w:left="720" w:hanging="360"/>
      </w:pPr>
      <w:rPr>
        <w:rFonts w:ascii="Symbol" w:hAnsi="Symbol"/>
      </w:rPr>
    </w:lvl>
    <w:lvl w:ilvl="4" w:tplc="3E56C6B4">
      <w:start w:val="1"/>
      <w:numFmt w:val="bullet"/>
      <w:lvlText w:val=""/>
      <w:lvlJc w:val="left"/>
      <w:pPr>
        <w:ind w:left="720" w:hanging="360"/>
      </w:pPr>
      <w:rPr>
        <w:rFonts w:ascii="Symbol" w:hAnsi="Symbol"/>
      </w:rPr>
    </w:lvl>
    <w:lvl w:ilvl="5" w:tplc="5F829914">
      <w:start w:val="1"/>
      <w:numFmt w:val="bullet"/>
      <w:lvlText w:val=""/>
      <w:lvlJc w:val="left"/>
      <w:pPr>
        <w:ind w:left="720" w:hanging="360"/>
      </w:pPr>
      <w:rPr>
        <w:rFonts w:ascii="Symbol" w:hAnsi="Symbol"/>
      </w:rPr>
    </w:lvl>
    <w:lvl w:ilvl="6" w:tplc="1BC25880">
      <w:start w:val="1"/>
      <w:numFmt w:val="bullet"/>
      <w:lvlText w:val=""/>
      <w:lvlJc w:val="left"/>
      <w:pPr>
        <w:ind w:left="720" w:hanging="360"/>
      </w:pPr>
      <w:rPr>
        <w:rFonts w:ascii="Symbol" w:hAnsi="Symbol"/>
      </w:rPr>
    </w:lvl>
    <w:lvl w:ilvl="7" w:tplc="9E6E8076">
      <w:start w:val="1"/>
      <w:numFmt w:val="bullet"/>
      <w:lvlText w:val=""/>
      <w:lvlJc w:val="left"/>
      <w:pPr>
        <w:ind w:left="720" w:hanging="360"/>
      </w:pPr>
      <w:rPr>
        <w:rFonts w:ascii="Symbol" w:hAnsi="Symbol"/>
      </w:rPr>
    </w:lvl>
    <w:lvl w:ilvl="8" w:tplc="AA38D59E">
      <w:start w:val="1"/>
      <w:numFmt w:val="bullet"/>
      <w:lvlText w:val=""/>
      <w:lvlJc w:val="left"/>
      <w:pPr>
        <w:ind w:left="720" w:hanging="360"/>
      </w:pPr>
      <w:rPr>
        <w:rFonts w:ascii="Symbol" w:hAnsi="Symbol"/>
      </w:rPr>
    </w:lvl>
  </w:abstractNum>
  <w:abstractNum w:abstractNumId="17" w15:restartNumberingAfterBreak="0">
    <w:nsid w:val="1E985F0E"/>
    <w:multiLevelType w:val="hybridMultilevel"/>
    <w:tmpl w:val="D562A1CE"/>
    <w:lvl w:ilvl="0" w:tplc="0EC612BE">
      <w:start w:val="1"/>
      <w:numFmt w:val="lowerLetter"/>
      <w:lvlText w:val="%1."/>
      <w:lvlJc w:val="left"/>
      <w:pPr>
        <w:ind w:left="1020" w:hanging="360"/>
      </w:pPr>
    </w:lvl>
    <w:lvl w:ilvl="1" w:tplc="7902CDF4">
      <w:start w:val="1"/>
      <w:numFmt w:val="lowerLetter"/>
      <w:lvlText w:val="%2."/>
      <w:lvlJc w:val="left"/>
      <w:pPr>
        <w:ind w:left="1020" w:hanging="360"/>
      </w:pPr>
    </w:lvl>
    <w:lvl w:ilvl="2" w:tplc="AFDE87F6">
      <w:start w:val="1"/>
      <w:numFmt w:val="lowerLetter"/>
      <w:lvlText w:val="%3."/>
      <w:lvlJc w:val="left"/>
      <w:pPr>
        <w:ind w:left="1020" w:hanging="360"/>
      </w:pPr>
    </w:lvl>
    <w:lvl w:ilvl="3" w:tplc="883E3E0E">
      <w:start w:val="1"/>
      <w:numFmt w:val="lowerLetter"/>
      <w:lvlText w:val="%4."/>
      <w:lvlJc w:val="left"/>
      <w:pPr>
        <w:ind w:left="1020" w:hanging="360"/>
      </w:pPr>
    </w:lvl>
    <w:lvl w:ilvl="4" w:tplc="30827B72">
      <w:start w:val="1"/>
      <w:numFmt w:val="lowerLetter"/>
      <w:lvlText w:val="%5."/>
      <w:lvlJc w:val="left"/>
      <w:pPr>
        <w:ind w:left="1020" w:hanging="360"/>
      </w:pPr>
    </w:lvl>
    <w:lvl w:ilvl="5" w:tplc="41943CF4">
      <w:start w:val="1"/>
      <w:numFmt w:val="lowerLetter"/>
      <w:lvlText w:val="%6."/>
      <w:lvlJc w:val="left"/>
      <w:pPr>
        <w:ind w:left="1020" w:hanging="360"/>
      </w:pPr>
    </w:lvl>
    <w:lvl w:ilvl="6" w:tplc="D48A51EC">
      <w:start w:val="1"/>
      <w:numFmt w:val="lowerLetter"/>
      <w:lvlText w:val="%7."/>
      <w:lvlJc w:val="left"/>
      <w:pPr>
        <w:ind w:left="1020" w:hanging="360"/>
      </w:pPr>
    </w:lvl>
    <w:lvl w:ilvl="7" w:tplc="46185CAC">
      <w:start w:val="1"/>
      <w:numFmt w:val="lowerLetter"/>
      <w:lvlText w:val="%8."/>
      <w:lvlJc w:val="left"/>
      <w:pPr>
        <w:ind w:left="1020" w:hanging="360"/>
      </w:pPr>
    </w:lvl>
    <w:lvl w:ilvl="8" w:tplc="9E1E6018">
      <w:start w:val="1"/>
      <w:numFmt w:val="lowerLetter"/>
      <w:lvlText w:val="%9."/>
      <w:lvlJc w:val="left"/>
      <w:pPr>
        <w:ind w:left="1020" w:hanging="360"/>
      </w:pPr>
    </w:lvl>
  </w:abstractNum>
  <w:abstractNum w:abstractNumId="18" w15:restartNumberingAfterBreak="0">
    <w:nsid w:val="23355BD8"/>
    <w:multiLevelType w:val="hybridMultilevel"/>
    <w:tmpl w:val="58289128"/>
    <w:lvl w:ilvl="0" w:tplc="40D814F4">
      <w:start w:val="1"/>
      <w:numFmt w:val="bullet"/>
      <w:lvlText w:val=""/>
      <w:lvlJc w:val="left"/>
      <w:pPr>
        <w:ind w:left="720" w:hanging="360"/>
      </w:pPr>
      <w:rPr>
        <w:rFonts w:ascii="Symbol" w:hAnsi="Symbol"/>
      </w:rPr>
    </w:lvl>
    <w:lvl w:ilvl="1" w:tplc="4AC4B078">
      <w:start w:val="1"/>
      <w:numFmt w:val="bullet"/>
      <w:lvlText w:val=""/>
      <w:lvlJc w:val="left"/>
      <w:pPr>
        <w:ind w:left="720" w:hanging="360"/>
      </w:pPr>
      <w:rPr>
        <w:rFonts w:ascii="Symbol" w:hAnsi="Symbol"/>
      </w:rPr>
    </w:lvl>
    <w:lvl w:ilvl="2" w:tplc="684A6E82">
      <w:start w:val="1"/>
      <w:numFmt w:val="bullet"/>
      <w:lvlText w:val=""/>
      <w:lvlJc w:val="left"/>
      <w:pPr>
        <w:ind w:left="720" w:hanging="360"/>
      </w:pPr>
      <w:rPr>
        <w:rFonts w:ascii="Symbol" w:hAnsi="Symbol"/>
      </w:rPr>
    </w:lvl>
    <w:lvl w:ilvl="3" w:tplc="1136CB50">
      <w:start w:val="1"/>
      <w:numFmt w:val="bullet"/>
      <w:lvlText w:val=""/>
      <w:lvlJc w:val="left"/>
      <w:pPr>
        <w:ind w:left="720" w:hanging="360"/>
      </w:pPr>
      <w:rPr>
        <w:rFonts w:ascii="Symbol" w:hAnsi="Symbol"/>
      </w:rPr>
    </w:lvl>
    <w:lvl w:ilvl="4" w:tplc="3FACF2E2">
      <w:start w:val="1"/>
      <w:numFmt w:val="bullet"/>
      <w:lvlText w:val=""/>
      <w:lvlJc w:val="left"/>
      <w:pPr>
        <w:ind w:left="720" w:hanging="360"/>
      </w:pPr>
      <w:rPr>
        <w:rFonts w:ascii="Symbol" w:hAnsi="Symbol"/>
      </w:rPr>
    </w:lvl>
    <w:lvl w:ilvl="5" w:tplc="4766AAA6">
      <w:start w:val="1"/>
      <w:numFmt w:val="bullet"/>
      <w:lvlText w:val=""/>
      <w:lvlJc w:val="left"/>
      <w:pPr>
        <w:ind w:left="720" w:hanging="360"/>
      </w:pPr>
      <w:rPr>
        <w:rFonts w:ascii="Symbol" w:hAnsi="Symbol"/>
      </w:rPr>
    </w:lvl>
    <w:lvl w:ilvl="6" w:tplc="0F768678">
      <w:start w:val="1"/>
      <w:numFmt w:val="bullet"/>
      <w:lvlText w:val=""/>
      <w:lvlJc w:val="left"/>
      <w:pPr>
        <w:ind w:left="720" w:hanging="360"/>
      </w:pPr>
      <w:rPr>
        <w:rFonts w:ascii="Symbol" w:hAnsi="Symbol"/>
      </w:rPr>
    </w:lvl>
    <w:lvl w:ilvl="7" w:tplc="344C9774">
      <w:start w:val="1"/>
      <w:numFmt w:val="bullet"/>
      <w:lvlText w:val=""/>
      <w:lvlJc w:val="left"/>
      <w:pPr>
        <w:ind w:left="720" w:hanging="360"/>
      </w:pPr>
      <w:rPr>
        <w:rFonts w:ascii="Symbol" w:hAnsi="Symbol"/>
      </w:rPr>
    </w:lvl>
    <w:lvl w:ilvl="8" w:tplc="A1B0591C">
      <w:start w:val="1"/>
      <w:numFmt w:val="bullet"/>
      <w:lvlText w:val=""/>
      <w:lvlJc w:val="left"/>
      <w:pPr>
        <w:ind w:left="720" w:hanging="360"/>
      </w:pPr>
      <w:rPr>
        <w:rFonts w:ascii="Symbol" w:hAnsi="Symbol"/>
      </w:rPr>
    </w:lvl>
  </w:abstractNum>
  <w:abstractNum w:abstractNumId="19" w15:restartNumberingAfterBreak="0">
    <w:nsid w:val="23687AAD"/>
    <w:multiLevelType w:val="hybridMultilevel"/>
    <w:tmpl w:val="109A1FB4"/>
    <w:lvl w:ilvl="0" w:tplc="ACF6E9C0">
      <w:start w:val="1"/>
      <w:numFmt w:val="lowerLetter"/>
      <w:lvlText w:val="%1."/>
      <w:lvlJc w:val="left"/>
      <w:pPr>
        <w:ind w:left="1020" w:hanging="360"/>
      </w:pPr>
    </w:lvl>
    <w:lvl w:ilvl="1" w:tplc="0906A7AA">
      <w:start w:val="1"/>
      <w:numFmt w:val="lowerLetter"/>
      <w:lvlText w:val="%2."/>
      <w:lvlJc w:val="left"/>
      <w:pPr>
        <w:ind w:left="1020" w:hanging="360"/>
      </w:pPr>
    </w:lvl>
    <w:lvl w:ilvl="2" w:tplc="CC9E7752">
      <w:start w:val="1"/>
      <w:numFmt w:val="lowerLetter"/>
      <w:lvlText w:val="%3."/>
      <w:lvlJc w:val="left"/>
      <w:pPr>
        <w:ind w:left="1020" w:hanging="360"/>
      </w:pPr>
    </w:lvl>
    <w:lvl w:ilvl="3" w:tplc="208276AA">
      <w:start w:val="1"/>
      <w:numFmt w:val="lowerLetter"/>
      <w:lvlText w:val="%4."/>
      <w:lvlJc w:val="left"/>
      <w:pPr>
        <w:ind w:left="1020" w:hanging="360"/>
      </w:pPr>
    </w:lvl>
    <w:lvl w:ilvl="4" w:tplc="E44CEB44">
      <w:start w:val="1"/>
      <w:numFmt w:val="lowerLetter"/>
      <w:lvlText w:val="%5."/>
      <w:lvlJc w:val="left"/>
      <w:pPr>
        <w:ind w:left="1020" w:hanging="360"/>
      </w:pPr>
    </w:lvl>
    <w:lvl w:ilvl="5" w:tplc="38F8F5B2">
      <w:start w:val="1"/>
      <w:numFmt w:val="lowerLetter"/>
      <w:lvlText w:val="%6."/>
      <w:lvlJc w:val="left"/>
      <w:pPr>
        <w:ind w:left="1020" w:hanging="360"/>
      </w:pPr>
    </w:lvl>
    <w:lvl w:ilvl="6" w:tplc="36D295FC">
      <w:start w:val="1"/>
      <w:numFmt w:val="lowerLetter"/>
      <w:lvlText w:val="%7."/>
      <w:lvlJc w:val="left"/>
      <w:pPr>
        <w:ind w:left="1020" w:hanging="360"/>
      </w:pPr>
    </w:lvl>
    <w:lvl w:ilvl="7" w:tplc="5630C408">
      <w:start w:val="1"/>
      <w:numFmt w:val="lowerLetter"/>
      <w:lvlText w:val="%8."/>
      <w:lvlJc w:val="left"/>
      <w:pPr>
        <w:ind w:left="1020" w:hanging="360"/>
      </w:pPr>
    </w:lvl>
    <w:lvl w:ilvl="8" w:tplc="229C2DF8">
      <w:start w:val="1"/>
      <w:numFmt w:val="lowerLetter"/>
      <w:lvlText w:val="%9."/>
      <w:lvlJc w:val="left"/>
      <w:pPr>
        <w:ind w:left="1020" w:hanging="360"/>
      </w:pPr>
    </w:lvl>
  </w:abstractNum>
  <w:abstractNum w:abstractNumId="20" w15:restartNumberingAfterBreak="0">
    <w:nsid w:val="27B761AA"/>
    <w:multiLevelType w:val="hybridMultilevel"/>
    <w:tmpl w:val="1AF22142"/>
    <w:lvl w:ilvl="0" w:tplc="2F10EB88">
      <w:start w:val="1"/>
      <w:numFmt w:val="decimal"/>
      <w:lvlText w:val="%1."/>
      <w:lvlJc w:val="left"/>
      <w:pPr>
        <w:ind w:left="1020" w:hanging="360"/>
      </w:pPr>
    </w:lvl>
    <w:lvl w:ilvl="1" w:tplc="3EE43C3A">
      <w:start w:val="1"/>
      <w:numFmt w:val="decimal"/>
      <w:lvlText w:val="%2."/>
      <w:lvlJc w:val="left"/>
      <w:pPr>
        <w:ind w:left="1020" w:hanging="360"/>
      </w:pPr>
    </w:lvl>
    <w:lvl w:ilvl="2" w:tplc="E1061F70">
      <w:start w:val="1"/>
      <w:numFmt w:val="decimal"/>
      <w:lvlText w:val="%3."/>
      <w:lvlJc w:val="left"/>
      <w:pPr>
        <w:ind w:left="1020" w:hanging="360"/>
      </w:pPr>
    </w:lvl>
    <w:lvl w:ilvl="3" w:tplc="6B74AFD8">
      <w:start w:val="1"/>
      <w:numFmt w:val="decimal"/>
      <w:lvlText w:val="%4."/>
      <w:lvlJc w:val="left"/>
      <w:pPr>
        <w:ind w:left="1020" w:hanging="360"/>
      </w:pPr>
    </w:lvl>
    <w:lvl w:ilvl="4" w:tplc="A2CE6BF2">
      <w:start w:val="1"/>
      <w:numFmt w:val="decimal"/>
      <w:lvlText w:val="%5."/>
      <w:lvlJc w:val="left"/>
      <w:pPr>
        <w:ind w:left="1020" w:hanging="360"/>
      </w:pPr>
    </w:lvl>
    <w:lvl w:ilvl="5" w:tplc="8EC23518">
      <w:start w:val="1"/>
      <w:numFmt w:val="decimal"/>
      <w:lvlText w:val="%6."/>
      <w:lvlJc w:val="left"/>
      <w:pPr>
        <w:ind w:left="1020" w:hanging="360"/>
      </w:pPr>
    </w:lvl>
    <w:lvl w:ilvl="6" w:tplc="5FF84410">
      <w:start w:val="1"/>
      <w:numFmt w:val="decimal"/>
      <w:lvlText w:val="%7."/>
      <w:lvlJc w:val="left"/>
      <w:pPr>
        <w:ind w:left="1020" w:hanging="360"/>
      </w:pPr>
    </w:lvl>
    <w:lvl w:ilvl="7" w:tplc="8572CFBC">
      <w:start w:val="1"/>
      <w:numFmt w:val="decimal"/>
      <w:lvlText w:val="%8."/>
      <w:lvlJc w:val="left"/>
      <w:pPr>
        <w:ind w:left="1020" w:hanging="360"/>
      </w:pPr>
    </w:lvl>
    <w:lvl w:ilvl="8" w:tplc="DD905F4C">
      <w:start w:val="1"/>
      <w:numFmt w:val="decimal"/>
      <w:lvlText w:val="%9."/>
      <w:lvlJc w:val="left"/>
      <w:pPr>
        <w:ind w:left="1020" w:hanging="360"/>
      </w:pPr>
    </w:lvl>
  </w:abstractNum>
  <w:abstractNum w:abstractNumId="21" w15:restartNumberingAfterBreak="0">
    <w:nsid w:val="2C88279B"/>
    <w:multiLevelType w:val="hybridMultilevel"/>
    <w:tmpl w:val="E83CDF42"/>
    <w:lvl w:ilvl="0" w:tplc="0C000001">
      <w:start w:val="1"/>
      <w:numFmt w:val="bullet"/>
      <w:lvlText w:val=""/>
      <w:lvlJc w:val="left"/>
      <w:pPr>
        <w:ind w:left="720" w:hanging="360"/>
      </w:pPr>
      <w:rPr>
        <w:rFonts w:ascii="Symbol" w:hAnsi="Symbo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2E0F23CF"/>
    <w:multiLevelType w:val="hybridMultilevel"/>
    <w:tmpl w:val="FC88845E"/>
    <w:lvl w:ilvl="0" w:tplc="7EFAC466">
      <w:start w:val="1"/>
      <w:numFmt w:val="lowerLetter"/>
      <w:lvlText w:val="%1."/>
      <w:lvlJc w:val="left"/>
      <w:pPr>
        <w:ind w:left="1020" w:hanging="360"/>
      </w:pPr>
    </w:lvl>
    <w:lvl w:ilvl="1" w:tplc="00EA60B0">
      <w:start w:val="1"/>
      <w:numFmt w:val="lowerLetter"/>
      <w:lvlText w:val="%2."/>
      <w:lvlJc w:val="left"/>
      <w:pPr>
        <w:ind w:left="1020" w:hanging="360"/>
      </w:pPr>
    </w:lvl>
    <w:lvl w:ilvl="2" w:tplc="D28E276C">
      <w:start w:val="1"/>
      <w:numFmt w:val="lowerLetter"/>
      <w:lvlText w:val="%3."/>
      <w:lvlJc w:val="left"/>
      <w:pPr>
        <w:ind w:left="1020" w:hanging="360"/>
      </w:pPr>
    </w:lvl>
    <w:lvl w:ilvl="3" w:tplc="DE668106">
      <w:start w:val="1"/>
      <w:numFmt w:val="lowerLetter"/>
      <w:lvlText w:val="%4."/>
      <w:lvlJc w:val="left"/>
      <w:pPr>
        <w:ind w:left="1020" w:hanging="360"/>
      </w:pPr>
    </w:lvl>
    <w:lvl w:ilvl="4" w:tplc="21A2C4DC">
      <w:start w:val="1"/>
      <w:numFmt w:val="lowerLetter"/>
      <w:lvlText w:val="%5."/>
      <w:lvlJc w:val="left"/>
      <w:pPr>
        <w:ind w:left="1020" w:hanging="360"/>
      </w:pPr>
    </w:lvl>
    <w:lvl w:ilvl="5" w:tplc="A7FAD072">
      <w:start w:val="1"/>
      <w:numFmt w:val="lowerLetter"/>
      <w:lvlText w:val="%6."/>
      <w:lvlJc w:val="left"/>
      <w:pPr>
        <w:ind w:left="1020" w:hanging="360"/>
      </w:pPr>
    </w:lvl>
    <w:lvl w:ilvl="6" w:tplc="1BEC7E64">
      <w:start w:val="1"/>
      <w:numFmt w:val="lowerLetter"/>
      <w:lvlText w:val="%7."/>
      <w:lvlJc w:val="left"/>
      <w:pPr>
        <w:ind w:left="1020" w:hanging="360"/>
      </w:pPr>
    </w:lvl>
    <w:lvl w:ilvl="7" w:tplc="4FB2DDD0">
      <w:start w:val="1"/>
      <w:numFmt w:val="lowerLetter"/>
      <w:lvlText w:val="%8."/>
      <w:lvlJc w:val="left"/>
      <w:pPr>
        <w:ind w:left="1020" w:hanging="360"/>
      </w:pPr>
    </w:lvl>
    <w:lvl w:ilvl="8" w:tplc="274842B6">
      <w:start w:val="1"/>
      <w:numFmt w:val="lowerLetter"/>
      <w:lvlText w:val="%9."/>
      <w:lvlJc w:val="left"/>
      <w:pPr>
        <w:ind w:left="1020" w:hanging="360"/>
      </w:pPr>
    </w:lvl>
  </w:abstractNum>
  <w:abstractNum w:abstractNumId="23" w15:restartNumberingAfterBreak="0">
    <w:nsid w:val="394C4CB7"/>
    <w:multiLevelType w:val="hybridMultilevel"/>
    <w:tmpl w:val="A5EA809C"/>
    <w:lvl w:ilvl="0" w:tplc="7A5462A4">
      <w:start w:val="1"/>
      <w:numFmt w:val="decimal"/>
      <w:lvlText w:val="%1."/>
      <w:lvlJc w:val="left"/>
      <w:pPr>
        <w:ind w:left="1020" w:hanging="360"/>
      </w:pPr>
    </w:lvl>
    <w:lvl w:ilvl="1" w:tplc="B802A598">
      <w:start w:val="1"/>
      <w:numFmt w:val="decimal"/>
      <w:lvlText w:val="%2."/>
      <w:lvlJc w:val="left"/>
      <w:pPr>
        <w:ind w:left="1020" w:hanging="360"/>
      </w:pPr>
    </w:lvl>
    <w:lvl w:ilvl="2" w:tplc="2124E0A0">
      <w:start w:val="1"/>
      <w:numFmt w:val="decimal"/>
      <w:lvlText w:val="%3."/>
      <w:lvlJc w:val="left"/>
      <w:pPr>
        <w:ind w:left="1020" w:hanging="360"/>
      </w:pPr>
    </w:lvl>
    <w:lvl w:ilvl="3" w:tplc="F0C674B6">
      <w:start w:val="1"/>
      <w:numFmt w:val="decimal"/>
      <w:lvlText w:val="%4."/>
      <w:lvlJc w:val="left"/>
      <w:pPr>
        <w:ind w:left="1020" w:hanging="360"/>
      </w:pPr>
    </w:lvl>
    <w:lvl w:ilvl="4" w:tplc="F9DAA6D6">
      <w:start w:val="1"/>
      <w:numFmt w:val="decimal"/>
      <w:lvlText w:val="%5."/>
      <w:lvlJc w:val="left"/>
      <w:pPr>
        <w:ind w:left="1020" w:hanging="360"/>
      </w:pPr>
    </w:lvl>
    <w:lvl w:ilvl="5" w:tplc="059A3CB2">
      <w:start w:val="1"/>
      <w:numFmt w:val="decimal"/>
      <w:lvlText w:val="%6."/>
      <w:lvlJc w:val="left"/>
      <w:pPr>
        <w:ind w:left="1020" w:hanging="360"/>
      </w:pPr>
    </w:lvl>
    <w:lvl w:ilvl="6" w:tplc="FAEE0BC2">
      <w:start w:val="1"/>
      <w:numFmt w:val="decimal"/>
      <w:lvlText w:val="%7."/>
      <w:lvlJc w:val="left"/>
      <w:pPr>
        <w:ind w:left="1020" w:hanging="360"/>
      </w:pPr>
    </w:lvl>
    <w:lvl w:ilvl="7" w:tplc="584A956E">
      <w:start w:val="1"/>
      <w:numFmt w:val="decimal"/>
      <w:lvlText w:val="%8."/>
      <w:lvlJc w:val="left"/>
      <w:pPr>
        <w:ind w:left="1020" w:hanging="360"/>
      </w:pPr>
    </w:lvl>
    <w:lvl w:ilvl="8" w:tplc="180CC310">
      <w:start w:val="1"/>
      <w:numFmt w:val="decimal"/>
      <w:lvlText w:val="%9."/>
      <w:lvlJc w:val="left"/>
      <w:pPr>
        <w:ind w:left="1020" w:hanging="360"/>
      </w:pPr>
    </w:lvl>
  </w:abstractNum>
  <w:abstractNum w:abstractNumId="24" w15:restartNumberingAfterBreak="0">
    <w:nsid w:val="3E2E244F"/>
    <w:multiLevelType w:val="hybridMultilevel"/>
    <w:tmpl w:val="3B64F7E4"/>
    <w:lvl w:ilvl="0" w:tplc="80EC7D60">
      <w:start w:val="1"/>
      <w:numFmt w:val="bullet"/>
      <w:lvlText w:val=""/>
      <w:lvlJc w:val="left"/>
      <w:pPr>
        <w:ind w:left="1020" w:hanging="360"/>
      </w:pPr>
      <w:rPr>
        <w:rFonts w:ascii="Symbol" w:hAnsi="Symbol"/>
      </w:rPr>
    </w:lvl>
    <w:lvl w:ilvl="1" w:tplc="5256102C">
      <w:start w:val="1"/>
      <w:numFmt w:val="bullet"/>
      <w:lvlText w:val=""/>
      <w:lvlJc w:val="left"/>
      <w:pPr>
        <w:ind w:left="1020" w:hanging="360"/>
      </w:pPr>
      <w:rPr>
        <w:rFonts w:ascii="Symbol" w:hAnsi="Symbol"/>
      </w:rPr>
    </w:lvl>
    <w:lvl w:ilvl="2" w:tplc="E27AFD28">
      <w:start w:val="1"/>
      <w:numFmt w:val="bullet"/>
      <w:lvlText w:val=""/>
      <w:lvlJc w:val="left"/>
      <w:pPr>
        <w:ind w:left="1020" w:hanging="360"/>
      </w:pPr>
      <w:rPr>
        <w:rFonts w:ascii="Symbol" w:hAnsi="Symbol"/>
      </w:rPr>
    </w:lvl>
    <w:lvl w:ilvl="3" w:tplc="990CC5BC">
      <w:start w:val="1"/>
      <w:numFmt w:val="bullet"/>
      <w:lvlText w:val=""/>
      <w:lvlJc w:val="left"/>
      <w:pPr>
        <w:ind w:left="1020" w:hanging="360"/>
      </w:pPr>
      <w:rPr>
        <w:rFonts w:ascii="Symbol" w:hAnsi="Symbol"/>
      </w:rPr>
    </w:lvl>
    <w:lvl w:ilvl="4" w:tplc="5524D016">
      <w:start w:val="1"/>
      <w:numFmt w:val="bullet"/>
      <w:lvlText w:val=""/>
      <w:lvlJc w:val="left"/>
      <w:pPr>
        <w:ind w:left="1020" w:hanging="360"/>
      </w:pPr>
      <w:rPr>
        <w:rFonts w:ascii="Symbol" w:hAnsi="Symbol"/>
      </w:rPr>
    </w:lvl>
    <w:lvl w:ilvl="5" w:tplc="6C12699C">
      <w:start w:val="1"/>
      <w:numFmt w:val="bullet"/>
      <w:lvlText w:val=""/>
      <w:lvlJc w:val="left"/>
      <w:pPr>
        <w:ind w:left="1020" w:hanging="360"/>
      </w:pPr>
      <w:rPr>
        <w:rFonts w:ascii="Symbol" w:hAnsi="Symbol"/>
      </w:rPr>
    </w:lvl>
    <w:lvl w:ilvl="6" w:tplc="00B0A75E">
      <w:start w:val="1"/>
      <w:numFmt w:val="bullet"/>
      <w:lvlText w:val=""/>
      <w:lvlJc w:val="left"/>
      <w:pPr>
        <w:ind w:left="1020" w:hanging="360"/>
      </w:pPr>
      <w:rPr>
        <w:rFonts w:ascii="Symbol" w:hAnsi="Symbol"/>
      </w:rPr>
    </w:lvl>
    <w:lvl w:ilvl="7" w:tplc="4B2064A8">
      <w:start w:val="1"/>
      <w:numFmt w:val="bullet"/>
      <w:lvlText w:val=""/>
      <w:lvlJc w:val="left"/>
      <w:pPr>
        <w:ind w:left="1020" w:hanging="360"/>
      </w:pPr>
      <w:rPr>
        <w:rFonts w:ascii="Symbol" w:hAnsi="Symbol"/>
      </w:rPr>
    </w:lvl>
    <w:lvl w:ilvl="8" w:tplc="1332BCF8">
      <w:start w:val="1"/>
      <w:numFmt w:val="bullet"/>
      <w:lvlText w:val=""/>
      <w:lvlJc w:val="left"/>
      <w:pPr>
        <w:ind w:left="1020" w:hanging="360"/>
      </w:pPr>
      <w:rPr>
        <w:rFonts w:ascii="Symbol" w:hAnsi="Symbol"/>
      </w:rPr>
    </w:lvl>
  </w:abstractNum>
  <w:abstractNum w:abstractNumId="25" w15:restartNumberingAfterBreak="0">
    <w:nsid w:val="3F2B090D"/>
    <w:multiLevelType w:val="hybridMultilevel"/>
    <w:tmpl w:val="B5FAF074"/>
    <w:lvl w:ilvl="0" w:tplc="510C9DEA">
      <w:start w:val="1"/>
      <w:numFmt w:val="lowerLetter"/>
      <w:lvlText w:val="%1."/>
      <w:lvlJc w:val="left"/>
      <w:pPr>
        <w:ind w:left="1020" w:hanging="360"/>
      </w:pPr>
    </w:lvl>
    <w:lvl w:ilvl="1" w:tplc="B306792A">
      <w:start w:val="1"/>
      <w:numFmt w:val="lowerLetter"/>
      <w:lvlText w:val="%2."/>
      <w:lvlJc w:val="left"/>
      <w:pPr>
        <w:ind w:left="1020" w:hanging="360"/>
      </w:pPr>
    </w:lvl>
    <w:lvl w:ilvl="2" w:tplc="C178B2EE">
      <w:start w:val="1"/>
      <w:numFmt w:val="lowerLetter"/>
      <w:lvlText w:val="%3."/>
      <w:lvlJc w:val="left"/>
      <w:pPr>
        <w:ind w:left="1020" w:hanging="360"/>
      </w:pPr>
    </w:lvl>
    <w:lvl w:ilvl="3" w:tplc="FEB4E70C">
      <w:start w:val="1"/>
      <w:numFmt w:val="lowerLetter"/>
      <w:lvlText w:val="%4."/>
      <w:lvlJc w:val="left"/>
      <w:pPr>
        <w:ind w:left="1020" w:hanging="360"/>
      </w:pPr>
    </w:lvl>
    <w:lvl w:ilvl="4" w:tplc="3D020A52">
      <w:start w:val="1"/>
      <w:numFmt w:val="lowerLetter"/>
      <w:lvlText w:val="%5."/>
      <w:lvlJc w:val="left"/>
      <w:pPr>
        <w:ind w:left="1020" w:hanging="360"/>
      </w:pPr>
    </w:lvl>
    <w:lvl w:ilvl="5" w:tplc="53FED2D2">
      <w:start w:val="1"/>
      <w:numFmt w:val="lowerLetter"/>
      <w:lvlText w:val="%6."/>
      <w:lvlJc w:val="left"/>
      <w:pPr>
        <w:ind w:left="1020" w:hanging="360"/>
      </w:pPr>
    </w:lvl>
    <w:lvl w:ilvl="6" w:tplc="3D44B740">
      <w:start w:val="1"/>
      <w:numFmt w:val="lowerLetter"/>
      <w:lvlText w:val="%7."/>
      <w:lvlJc w:val="left"/>
      <w:pPr>
        <w:ind w:left="1020" w:hanging="360"/>
      </w:pPr>
    </w:lvl>
    <w:lvl w:ilvl="7" w:tplc="B9903A28">
      <w:start w:val="1"/>
      <w:numFmt w:val="lowerLetter"/>
      <w:lvlText w:val="%8."/>
      <w:lvlJc w:val="left"/>
      <w:pPr>
        <w:ind w:left="1020" w:hanging="360"/>
      </w:pPr>
    </w:lvl>
    <w:lvl w:ilvl="8" w:tplc="81921CAA">
      <w:start w:val="1"/>
      <w:numFmt w:val="lowerLetter"/>
      <w:lvlText w:val="%9."/>
      <w:lvlJc w:val="left"/>
      <w:pPr>
        <w:ind w:left="1020" w:hanging="360"/>
      </w:pPr>
    </w:lvl>
  </w:abstractNum>
  <w:abstractNum w:abstractNumId="26" w15:restartNumberingAfterBreak="0">
    <w:nsid w:val="3FE5760D"/>
    <w:multiLevelType w:val="hybridMultilevel"/>
    <w:tmpl w:val="4802FCDE"/>
    <w:lvl w:ilvl="0" w:tplc="75327E42">
      <w:start w:val="1"/>
      <w:numFmt w:val="bullet"/>
      <w:lvlText w:val=""/>
      <w:lvlJc w:val="left"/>
      <w:pPr>
        <w:ind w:left="720" w:hanging="360"/>
      </w:pPr>
      <w:rPr>
        <w:rFonts w:ascii="Symbol" w:hAnsi="Symbol"/>
      </w:rPr>
    </w:lvl>
    <w:lvl w:ilvl="1" w:tplc="15D4BD0E">
      <w:start w:val="1"/>
      <w:numFmt w:val="bullet"/>
      <w:lvlText w:val=""/>
      <w:lvlJc w:val="left"/>
      <w:pPr>
        <w:ind w:left="720" w:hanging="360"/>
      </w:pPr>
      <w:rPr>
        <w:rFonts w:ascii="Symbol" w:hAnsi="Symbol"/>
      </w:rPr>
    </w:lvl>
    <w:lvl w:ilvl="2" w:tplc="76B2F80C">
      <w:start w:val="1"/>
      <w:numFmt w:val="bullet"/>
      <w:lvlText w:val=""/>
      <w:lvlJc w:val="left"/>
      <w:pPr>
        <w:ind w:left="720" w:hanging="360"/>
      </w:pPr>
      <w:rPr>
        <w:rFonts w:ascii="Symbol" w:hAnsi="Symbol"/>
      </w:rPr>
    </w:lvl>
    <w:lvl w:ilvl="3" w:tplc="9D08C13A">
      <w:start w:val="1"/>
      <w:numFmt w:val="bullet"/>
      <w:lvlText w:val=""/>
      <w:lvlJc w:val="left"/>
      <w:pPr>
        <w:ind w:left="720" w:hanging="360"/>
      </w:pPr>
      <w:rPr>
        <w:rFonts w:ascii="Symbol" w:hAnsi="Symbol"/>
      </w:rPr>
    </w:lvl>
    <w:lvl w:ilvl="4" w:tplc="6F50B4F8">
      <w:start w:val="1"/>
      <w:numFmt w:val="bullet"/>
      <w:lvlText w:val=""/>
      <w:lvlJc w:val="left"/>
      <w:pPr>
        <w:ind w:left="720" w:hanging="360"/>
      </w:pPr>
      <w:rPr>
        <w:rFonts w:ascii="Symbol" w:hAnsi="Symbol"/>
      </w:rPr>
    </w:lvl>
    <w:lvl w:ilvl="5" w:tplc="081A2206">
      <w:start w:val="1"/>
      <w:numFmt w:val="bullet"/>
      <w:lvlText w:val=""/>
      <w:lvlJc w:val="left"/>
      <w:pPr>
        <w:ind w:left="720" w:hanging="360"/>
      </w:pPr>
      <w:rPr>
        <w:rFonts w:ascii="Symbol" w:hAnsi="Symbol"/>
      </w:rPr>
    </w:lvl>
    <w:lvl w:ilvl="6" w:tplc="BF3AB2D2">
      <w:start w:val="1"/>
      <w:numFmt w:val="bullet"/>
      <w:lvlText w:val=""/>
      <w:lvlJc w:val="left"/>
      <w:pPr>
        <w:ind w:left="720" w:hanging="360"/>
      </w:pPr>
      <w:rPr>
        <w:rFonts w:ascii="Symbol" w:hAnsi="Symbol"/>
      </w:rPr>
    </w:lvl>
    <w:lvl w:ilvl="7" w:tplc="931C0F4E">
      <w:start w:val="1"/>
      <w:numFmt w:val="bullet"/>
      <w:lvlText w:val=""/>
      <w:lvlJc w:val="left"/>
      <w:pPr>
        <w:ind w:left="720" w:hanging="360"/>
      </w:pPr>
      <w:rPr>
        <w:rFonts w:ascii="Symbol" w:hAnsi="Symbol"/>
      </w:rPr>
    </w:lvl>
    <w:lvl w:ilvl="8" w:tplc="7D3CC716">
      <w:start w:val="1"/>
      <w:numFmt w:val="bullet"/>
      <w:lvlText w:val=""/>
      <w:lvlJc w:val="left"/>
      <w:pPr>
        <w:ind w:left="720" w:hanging="360"/>
      </w:pPr>
      <w:rPr>
        <w:rFonts w:ascii="Symbol" w:hAnsi="Symbol"/>
      </w:rPr>
    </w:lvl>
  </w:abstractNum>
  <w:abstractNum w:abstractNumId="27" w15:restartNumberingAfterBreak="0">
    <w:nsid w:val="4F4A04E9"/>
    <w:multiLevelType w:val="hybridMultilevel"/>
    <w:tmpl w:val="34DA0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4E80B0C"/>
    <w:multiLevelType w:val="hybridMultilevel"/>
    <w:tmpl w:val="46E42D3A"/>
    <w:lvl w:ilvl="0" w:tplc="B9081FAA">
      <w:start w:val="1"/>
      <w:numFmt w:val="low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9" w15:restartNumberingAfterBreak="0">
    <w:nsid w:val="57A51D19"/>
    <w:multiLevelType w:val="hybridMultilevel"/>
    <w:tmpl w:val="2264B0AC"/>
    <w:lvl w:ilvl="0" w:tplc="5E9035F6">
      <w:start w:val="1"/>
      <w:numFmt w:val="lowerLetter"/>
      <w:lvlText w:val="%1."/>
      <w:lvlJc w:val="left"/>
      <w:pPr>
        <w:ind w:left="1020" w:hanging="360"/>
      </w:pPr>
    </w:lvl>
    <w:lvl w:ilvl="1" w:tplc="97CCDFA6">
      <w:start w:val="1"/>
      <w:numFmt w:val="lowerLetter"/>
      <w:lvlText w:val="%2."/>
      <w:lvlJc w:val="left"/>
      <w:pPr>
        <w:ind w:left="1020" w:hanging="360"/>
      </w:pPr>
    </w:lvl>
    <w:lvl w:ilvl="2" w:tplc="9FB21C12">
      <w:start w:val="1"/>
      <w:numFmt w:val="lowerLetter"/>
      <w:lvlText w:val="%3."/>
      <w:lvlJc w:val="left"/>
      <w:pPr>
        <w:ind w:left="1020" w:hanging="360"/>
      </w:pPr>
    </w:lvl>
    <w:lvl w:ilvl="3" w:tplc="49CECD50">
      <w:start w:val="1"/>
      <w:numFmt w:val="lowerLetter"/>
      <w:lvlText w:val="%4."/>
      <w:lvlJc w:val="left"/>
      <w:pPr>
        <w:ind w:left="1020" w:hanging="360"/>
      </w:pPr>
    </w:lvl>
    <w:lvl w:ilvl="4" w:tplc="2D5A23B2">
      <w:start w:val="1"/>
      <w:numFmt w:val="lowerLetter"/>
      <w:lvlText w:val="%5."/>
      <w:lvlJc w:val="left"/>
      <w:pPr>
        <w:ind w:left="1020" w:hanging="360"/>
      </w:pPr>
    </w:lvl>
    <w:lvl w:ilvl="5" w:tplc="B7CE0C04">
      <w:start w:val="1"/>
      <w:numFmt w:val="lowerLetter"/>
      <w:lvlText w:val="%6."/>
      <w:lvlJc w:val="left"/>
      <w:pPr>
        <w:ind w:left="1020" w:hanging="360"/>
      </w:pPr>
    </w:lvl>
    <w:lvl w:ilvl="6" w:tplc="51800B42">
      <w:start w:val="1"/>
      <w:numFmt w:val="lowerLetter"/>
      <w:lvlText w:val="%7."/>
      <w:lvlJc w:val="left"/>
      <w:pPr>
        <w:ind w:left="1020" w:hanging="360"/>
      </w:pPr>
    </w:lvl>
    <w:lvl w:ilvl="7" w:tplc="68366174">
      <w:start w:val="1"/>
      <w:numFmt w:val="lowerLetter"/>
      <w:lvlText w:val="%8."/>
      <w:lvlJc w:val="left"/>
      <w:pPr>
        <w:ind w:left="1020" w:hanging="360"/>
      </w:pPr>
    </w:lvl>
    <w:lvl w:ilvl="8" w:tplc="1C66F512">
      <w:start w:val="1"/>
      <w:numFmt w:val="lowerLetter"/>
      <w:lvlText w:val="%9."/>
      <w:lvlJc w:val="left"/>
      <w:pPr>
        <w:ind w:left="1020" w:hanging="360"/>
      </w:pPr>
    </w:lvl>
  </w:abstractNum>
  <w:abstractNum w:abstractNumId="30" w15:restartNumberingAfterBreak="0">
    <w:nsid w:val="59F1398F"/>
    <w:multiLevelType w:val="hybridMultilevel"/>
    <w:tmpl w:val="C1068A94"/>
    <w:lvl w:ilvl="0" w:tplc="EE9A53AE">
      <w:start w:val="1"/>
      <w:numFmt w:val="bullet"/>
      <w:lvlText w:val=""/>
      <w:lvlJc w:val="left"/>
      <w:pPr>
        <w:ind w:left="1020" w:hanging="360"/>
      </w:pPr>
      <w:rPr>
        <w:rFonts w:ascii="Symbol" w:hAnsi="Symbol"/>
      </w:rPr>
    </w:lvl>
    <w:lvl w:ilvl="1" w:tplc="C4941AFE">
      <w:start w:val="1"/>
      <w:numFmt w:val="bullet"/>
      <w:lvlText w:val=""/>
      <w:lvlJc w:val="left"/>
      <w:pPr>
        <w:ind w:left="1020" w:hanging="360"/>
      </w:pPr>
      <w:rPr>
        <w:rFonts w:ascii="Symbol" w:hAnsi="Symbol"/>
      </w:rPr>
    </w:lvl>
    <w:lvl w:ilvl="2" w:tplc="0B0C1662">
      <w:start w:val="1"/>
      <w:numFmt w:val="bullet"/>
      <w:lvlText w:val=""/>
      <w:lvlJc w:val="left"/>
      <w:pPr>
        <w:ind w:left="1020" w:hanging="360"/>
      </w:pPr>
      <w:rPr>
        <w:rFonts w:ascii="Symbol" w:hAnsi="Symbol"/>
      </w:rPr>
    </w:lvl>
    <w:lvl w:ilvl="3" w:tplc="0324B72C">
      <w:start w:val="1"/>
      <w:numFmt w:val="bullet"/>
      <w:lvlText w:val=""/>
      <w:lvlJc w:val="left"/>
      <w:pPr>
        <w:ind w:left="1020" w:hanging="360"/>
      </w:pPr>
      <w:rPr>
        <w:rFonts w:ascii="Symbol" w:hAnsi="Symbol"/>
      </w:rPr>
    </w:lvl>
    <w:lvl w:ilvl="4" w:tplc="C3785B10">
      <w:start w:val="1"/>
      <w:numFmt w:val="bullet"/>
      <w:lvlText w:val=""/>
      <w:lvlJc w:val="left"/>
      <w:pPr>
        <w:ind w:left="1020" w:hanging="360"/>
      </w:pPr>
      <w:rPr>
        <w:rFonts w:ascii="Symbol" w:hAnsi="Symbol"/>
      </w:rPr>
    </w:lvl>
    <w:lvl w:ilvl="5" w:tplc="11903B50">
      <w:start w:val="1"/>
      <w:numFmt w:val="bullet"/>
      <w:lvlText w:val=""/>
      <w:lvlJc w:val="left"/>
      <w:pPr>
        <w:ind w:left="1020" w:hanging="360"/>
      </w:pPr>
      <w:rPr>
        <w:rFonts w:ascii="Symbol" w:hAnsi="Symbol"/>
      </w:rPr>
    </w:lvl>
    <w:lvl w:ilvl="6" w:tplc="D0CCC690">
      <w:start w:val="1"/>
      <w:numFmt w:val="bullet"/>
      <w:lvlText w:val=""/>
      <w:lvlJc w:val="left"/>
      <w:pPr>
        <w:ind w:left="1020" w:hanging="360"/>
      </w:pPr>
      <w:rPr>
        <w:rFonts w:ascii="Symbol" w:hAnsi="Symbol"/>
      </w:rPr>
    </w:lvl>
    <w:lvl w:ilvl="7" w:tplc="F4F642DA">
      <w:start w:val="1"/>
      <w:numFmt w:val="bullet"/>
      <w:lvlText w:val=""/>
      <w:lvlJc w:val="left"/>
      <w:pPr>
        <w:ind w:left="1020" w:hanging="360"/>
      </w:pPr>
      <w:rPr>
        <w:rFonts w:ascii="Symbol" w:hAnsi="Symbol"/>
      </w:rPr>
    </w:lvl>
    <w:lvl w:ilvl="8" w:tplc="1F78A280">
      <w:start w:val="1"/>
      <w:numFmt w:val="bullet"/>
      <w:lvlText w:val=""/>
      <w:lvlJc w:val="left"/>
      <w:pPr>
        <w:ind w:left="1020" w:hanging="360"/>
      </w:pPr>
      <w:rPr>
        <w:rFonts w:ascii="Symbol" w:hAnsi="Symbol"/>
      </w:rPr>
    </w:lvl>
  </w:abstractNum>
  <w:abstractNum w:abstractNumId="31" w15:restartNumberingAfterBreak="0">
    <w:nsid w:val="5A1353CE"/>
    <w:multiLevelType w:val="hybridMultilevel"/>
    <w:tmpl w:val="86DC3822"/>
    <w:lvl w:ilvl="0" w:tplc="D1BA8B30">
      <w:start w:val="1"/>
      <w:numFmt w:val="bullet"/>
      <w:lvlText w:val=""/>
      <w:lvlJc w:val="left"/>
      <w:pPr>
        <w:ind w:left="720" w:hanging="360"/>
      </w:pPr>
      <w:rPr>
        <w:rFonts w:ascii="Symbol" w:hAnsi="Symbol"/>
      </w:rPr>
    </w:lvl>
    <w:lvl w:ilvl="1" w:tplc="338CC852">
      <w:start w:val="1"/>
      <w:numFmt w:val="bullet"/>
      <w:lvlText w:val=""/>
      <w:lvlJc w:val="left"/>
      <w:pPr>
        <w:ind w:left="720" w:hanging="360"/>
      </w:pPr>
      <w:rPr>
        <w:rFonts w:ascii="Symbol" w:hAnsi="Symbol"/>
      </w:rPr>
    </w:lvl>
    <w:lvl w:ilvl="2" w:tplc="A352EEA8">
      <w:start w:val="1"/>
      <w:numFmt w:val="bullet"/>
      <w:lvlText w:val=""/>
      <w:lvlJc w:val="left"/>
      <w:pPr>
        <w:ind w:left="720" w:hanging="360"/>
      </w:pPr>
      <w:rPr>
        <w:rFonts w:ascii="Symbol" w:hAnsi="Symbol"/>
      </w:rPr>
    </w:lvl>
    <w:lvl w:ilvl="3" w:tplc="5484ACD6">
      <w:start w:val="1"/>
      <w:numFmt w:val="bullet"/>
      <w:lvlText w:val=""/>
      <w:lvlJc w:val="left"/>
      <w:pPr>
        <w:ind w:left="720" w:hanging="360"/>
      </w:pPr>
      <w:rPr>
        <w:rFonts w:ascii="Symbol" w:hAnsi="Symbol"/>
      </w:rPr>
    </w:lvl>
    <w:lvl w:ilvl="4" w:tplc="111254F2">
      <w:start w:val="1"/>
      <w:numFmt w:val="bullet"/>
      <w:lvlText w:val=""/>
      <w:lvlJc w:val="left"/>
      <w:pPr>
        <w:ind w:left="720" w:hanging="360"/>
      </w:pPr>
      <w:rPr>
        <w:rFonts w:ascii="Symbol" w:hAnsi="Symbol"/>
      </w:rPr>
    </w:lvl>
    <w:lvl w:ilvl="5" w:tplc="3F3AFC7A">
      <w:start w:val="1"/>
      <w:numFmt w:val="bullet"/>
      <w:lvlText w:val=""/>
      <w:lvlJc w:val="left"/>
      <w:pPr>
        <w:ind w:left="720" w:hanging="360"/>
      </w:pPr>
      <w:rPr>
        <w:rFonts w:ascii="Symbol" w:hAnsi="Symbol"/>
      </w:rPr>
    </w:lvl>
    <w:lvl w:ilvl="6" w:tplc="7B70182A">
      <w:start w:val="1"/>
      <w:numFmt w:val="bullet"/>
      <w:lvlText w:val=""/>
      <w:lvlJc w:val="left"/>
      <w:pPr>
        <w:ind w:left="720" w:hanging="360"/>
      </w:pPr>
      <w:rPr>
        <w:rFonts w:ascii="Symbol" w:hAnsi="Symbol"/>
      </w:rPr>
    </w:lvl>
    <w:lvl w:ilvl="7" w:tplc="672C806E">
      <w:start w:val="1"/>
      <w:numFmt w:val="bullet"/>
      <w:lvlText w:val=""/>
      <w:lvlJc w:val="left"/>
      <w:pPr>
        <w:ind w:left="720" w:hanging="360"/>
      </w:pPr>
      <w:rPr>
        <w:rFonts w:ascii="Symbol" w:hAnsi="Symbol"/>
      </w:rPr>
    </w:lvl>
    <w:lvl w:ilvl="8" w:tplc="76D40186">
      <w:start w:val="1"/>
      <w:numFmt w:val="bullet"/>
      <w:lvlText w:val=""/>
      <w:lvlJc w:val="left"/>
      <w:pPr>
        <w:ind w:left="720" w:hanging="360"/>
      </w:pPr>
      <w:rPr>
        <w:rFonts w:ascii="Symbol" w:hAnsi="Symbol"/>
      </w:rPr>
    </w:lvl>
  </w:abstractNum>
  <w:abstractNum w:abstractNumId="32" w15:restartNumberingAfterBreak="0">
    <w:nsid w:val="5AB46E44"/>
    <w:multiLevelType w:val="multilevel"/>
    <w:tmpl w:val="EBF0DE0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66464EA9"/>
    <w:multiLevelType w:val="hybridMultilevel"/>
    <w:tmpl w:val="F2E498D4"/>
    <w:lvl w:ilvl="0" w:tplc="842043BA">
      <w:start w:val="1"/>
      <w:numFmt w:val="lowerLetter"/>
      <w:lvlText w:val="%1."/>
      <w:lvlJc w:val="left"/>
      <w:pPr>
        <w:ind w:left="1020" w:hanging="360"/>
      </w:pPr>
    </w:lvl>
    <w:lvl w:ilvl="1" w:tplc="BA5CE9F8">
      <w:start w:val="1"/>
      <w:numFmt w:val="lowerLetter"/>
      <w:lvlText w:val="%2."/>
      <w:lvlJc w:val="left"/>
      <w:pPr>
        <w:ind w:left="1020" w:hanging="360"/>
      </w:pPr>
    </w:lvl>
    <w:lvl w:ilvl="2" w:tplc="57B8BB46">
      <w:start w:val="1"/>
      <w:numFmt w:val="lowerLetter"/>
      <w:lvlText w:val="%3."/>
      <w:lvlJc w:val="left"/>
      <w:pPr>
        <w:ind w:left="1020" w:hanging="360"/>
      </w:pPr>
    </w:lvl>
    <w:lvl w:ilvl="3" w:tplc="128AB49E">
      <w:start w:val="1"/>
      <w:numFmt w:val="lowerLetter"/>
      <w:lvlText w:val="%4."/>
      <w:lvlJc w:val="left"/>
      <w:pPr>
        <w:ind w:left="1020" w:hanging="360"/>
      </w:pPr>
    </w:lvl>
    <w:lvl w:ilvl="4" w:tplc="98CA0374">
      <w:start w:val="1"/>
      <w:numFmt w:val="lowerLetter"/>
      <w:lvlText w:val="%5."/>
      <w:lvlJc w:val="left"/>
      <w:pPr>
        <w:ind w:left="1020" w:hanging="360"/>
      </w:pPr>
    </w:lvl>
    <w:lvl w:ilvl="5" w:tplc="BF2A54DE">
      <w:start w:val="1"/>
      <w:numFmt w:val="lowerLetter"/>
      <w:lvlText w:val="%6."/>
      <w:lvlJc w:val="left"/>
      <w:pPr>
        <w:ind w:left="1020" w:hanging="360"/>
      </w:pPr>
    </w:lvl>
    <w:lvl w:ilvl="6" w:tplc="2EF60794">
      <w:start w:val="1"/>
      <w:numFmt w:val="lowerLetter"/>
      <w:lvlText w:val="%7."/>
      <w:lvlJc w:val="left"/>
      <w:pPr>
        <w:ind w:left="1020" w:hanging="360"/>
      </w:pPr>
    </w:lvl>
    <w:lvl w:ilvl="7" w:tplc="1CC8AAB4">
      <w:start w:val="1"/>
      <w:numFmt w:val="lowerLetter"/>
      <w:lvlText w:val="%8."/>
      <w:lvlJc w:val="left"/>
      <w:pPr>
        <w:ind w:left="1020" w:hanging="360"/>
      </w:pPr>
    </w:lvl>
    <w:lvl w:ilvl="8" w:tplc="5C1E6C1E">
      <w:start w:val="1"/>
      <w:numFmt w:val="lowerLetter"/>
      <w:lvlText w:val="%9."/>
      <w:lvlJc w:val="left"/>
      <w:pPr>
        <w:ind w:left="1020" w:hanging="360"/>
      </w:pPr>
    </w:lvl>
  </w:abstractNum>
  <w:abstractNum w:abstractNumId="34" w15:restartNumberingAfterBreak="0">
    <w:nsid w:val="69FB1A02"/>
    <w:multiLevelType w:val="hybridMultilevel"/>
    <w:tmpl w:val="3BC68680"/>
    <w:lvl w:ilvl="0" w:tplc="0C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190372"/>
    <w:multiLevelType w:val="hybridMultilevel"/>
    <w:tmpl w:val="F5DC884A"/>
    <w:lvl w:ilvl="0" w:tplc="FB62A874">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6" w15:restartNumberingAfterBreak="0">
    <w:nsid w:val="6F753269"/>
    <w:multiLevelType w:val="hybridMultilevel"/>
    <w:tmpl w:val="5F34C026"/>
    <w:lvl w:ilvl="0" w:tplc="0C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10220BA"/>
    <w:multiLevelType w:val="hybridMultilevel"/>
    <w:tmpl w:val="7AB294D2"/>
    <w:lvl w:ilvl="0" w:tplc="B3E026E0">
      <w:start w:val="1"/>
      <w:numFmt w:val="bullet"/>
      <w:lvlText w:val=""/>
      <w:lvlJc w:val="left"/>
      <w:pPr>
        <w:ind w:left="1020" w:hanging="360"/>
      </w:pPr>
      <w:rPr>
        <w:rFonts w:ascii="Symbol" w:hAnsi="Symbol"/>
      </w:rPr>
    </w:lvl>
    <w:lvl w:ilvl="1" w:tplc="C2163D18">
      <w:start w:val="1"/>
      <w:numFmt w:val="bullet"/>
      <w:lvlText w:val=""/>
      <w:lvlJc w:val="left"/>
      <w:pPr>
        <w:ind w:left="1020" w:hanging="360"/>
      </w:pPr>
      <w:rPr>
        <w:rFonts w:ascii="Symbol" w:hAnsi="Symbol"/>
      </w:rPr>
    </w:lvl>
    <w:lvl w:ilvl="2" w:tplc="2EDACE70">
      <w:start w:val="1"/>
      <w:numFmt w:val="bullet"/>
      <w:lvlText w:val=""/>
      <w:lvlJc w:val="left"/>
      <w:pPr>
        <w:ind w:left="1020" w:hanging="360"/>
      </w:pPr>
      <w:rPr>
        <w:rFonts w:ascii="Symbol" w:hAnsi="Symbol"/>
      </w:rPr>
    </w:lvl>
    <w:lvl w:ilvl="3" w:tplc="31B8D508">
      <w:start w:val="1"/>
      <w:numFmt w:val="bullet"/>
      <w:lvlText w:val=""/>
      <w:lvlJc w:val="left"/>
      <w:pPr>
        <w:ind w:left="1020" w:hanging="360"/>
      </w:pPr>
      <w:rPr>
        <w:rFonts w:ascii="Symbol" w:hAnsi="Symbol"/>
      </w:rPr>
    </w:lvl>
    <w:lvl w:ilvl="4" w:tplc="15246CEE">
      <w:start w:val="1"/>
      <w:numFmt w:val="bullet"/>
      <w:lvlText w:val=""/>
      <w:lvlJc w:val="left"/>
      <w:pPr>
        <w:ind w:left="1020" w:hanging="360"/>
      </w:pPr>
      <w:rPr>
        <w:rFonts w:ascii="Symbol" w:hAnsi="Symbol"/>
      </w:rPr>
    </w:lvl>
    <w:lvl w:ilvl="5" w:tplc="5F3E3F3C">
      <w:start w:val="1"/>
      <w:numFmt w:val="bullet"/>
      <w:lvlText w:val=""/>
      <w:lvlJc w:val="left"/>
      <w:pPr>
        <w:ind w:left="1020" w:hanging="360"/>
      </w:pPr>
      <w:rPr>
        <w:rFonts w:ascii="Symbol" w:hAnsi="Symbol"/>
      </w:rPr>
    </w:lvl>
    <w:lvl w:ilvl="6" w:tplc="5C1407F6">
      <w:start w:val="1"/>
      <w:numFmt w:val="bullet"/>
      <w:lvlText w:val=""/>
      <w:lvlJc w:val="left"/>
      <w:pPr>
        <w:ind w:left="1020" w:hanging="360"/>
      </w:pPr>
      <w:rPr>
        <w:rFonts w:ascii="Symbol" w:hAnsi="Symbol"/>
      </w:rPr>
    </w:lvl>
    <w:lvl w:ilvl="7" w:tplc="BA9222BE">
      <w:start w:val="1"/>
      <w:numFmt w:val="bullet"/>
      <w:lvlText w:val=""/>
      <w:lvlJc w:val="left"/>
      <w:pPr>
        <w:ind w:left="1020" w:hanging="360"/>
      </w:pPr>
      <w:rPr>
        <w:rFonts w:ascii="Symbol" w:hAnsi="Symbol"/>
      </w:rPr>
    </w:lvl>
    <w:lvl w:ilvl="8" w:tplc="53B49ED6">
      <w:start w:val="1"/>
      <w:numFmt w:val="bullet"/>
      <w:lvlText w:val=""/>
      <w:lvlJc w:val="left"/>
      <w:pPr>
        <w:ind w:left="1020" w:hanging="360"/>
      </w:pPr>
      <w:rPr>
        <w:rFonts w:ascii="Symbol" w:hAnsi="Symbol"/>
      </w:rPr>
    </w:lvl>
  </w:abstractNum>
  <w:abstractNum w:abstractNumId="38" w15:restartNumberingAfterBreak="0">
    <w:nsid w:val="719A6559"/>
    <w:multiLevelType w:val="hybridMultilevel"/>
    <w:tmpl w:val="B99066EC"/>
    <w:lvl w:ilvl="0" w:tplc="E73695F2">
      <w:start w:val="1"/>
      <w:numFmt w:val="lowerLetter"/>
      <w:lvlText w:val="%1."/>
      <w:lvlJc w:val="left"/>
      <w:pPr>
        <w:ind w:left="1020" w:hanging="360"/>
      </w:pPr>
    </w:lvl>
    <w:lvl w:ilvl="1" w:tplc="CEF67114">
      <w:start w:val="1"/>
      <w:numFmt w:val="lowerLetter"/>
      <w:lvlText w:val="%2."/>
      <w:lvlJc w:val="left"/>
      <w:pPr>
        <w:ind w:left="1020" w:hanging="360"/>
      </w:pPr>
    </w:lvl>
    <w:lvl w:ilvl="2" w:tplc="88E42E8C">
      <w:start w:val="1"/>
      <w:numFmt w:val="lowerLetter"/>
      <w:lvlText w:val="%3."/>
      <w:lvlJc w:val="left"/>
      <w:pPr>
        <w:ind w:left="1020" w:hanging="360"/>
      </w:pPr>
    </w:lvl>
    <w:lvl w:ilvl="3" w:tplc="34FE60F2">
      <w:start w:val="1"/>
      <w:numFmt w:val="lowerLetter"/>
      <w:lvlText w:val="%4."/>
      <w:lvlJc w:val="left"/>
      <w:pPr>
        <w:ind w:left="1020" w:hanging="360"/>
      </w:pPr>
    </w:lvl>
    <w:lvl w:ilvl="4" w:tplc="B1C68A0A">
      <w:start w:val="1"/>
      <w:numFmt w:val="lowerLetter"/>
      <w:lvlText w:val="%5."/>
      <w:lvlJc w:val="left"/>
      <w:pPr>
        <w:ind w:left="1020" w:hanging="360"/>
      </w:pPr>
    </w:lvl>
    <w:lvl w:ilvl="5" w:tplc="349236FA">
      <w:start w:val="1"/>
      <w:numFmt w:val="lowerLetter"/>
      <w:lvlText w:val="%6."/>
      <w:lvlJc w:val="left"/>
      <w:pPr>
        <w:ind w:left="1020" w:hanging="360"/>
      </w:pPr>
    </w:lvl>
    <w:lvl w:ilvl="6" w:tplc="859069B4">
      <w:start w:val="1"/>
      <w:numFmt w:val="lowerLetter"/>
      <w:lvlText w:val="%7."/>
      <w:lvlJc w:val="left"/>
      <w:pPr>
        <w:ind w:left="1020" w:hanging="360"/>
      </w:pPr>
    </w:lvl>
    <w:lvl w:ilvl="7" w:tplc="9064CAA2">
      <w:start w:val="1"/>
      <w:numFmt w:val="lowerLetter"/>
      <w:lvlText w:val="%8."/>
      <w:lvlJc w:val="left"/>
      <w:pPr>
        <w:ind w:left="1020" w:hanging="360"/>
      </w:pPr>
    </w:lvl>
    <w:lvl w:ilvl="8" w:tplc="67B2751E">
      <w:start w:val="1"/>
      <w:numFmt w:val="lowerLetter"/>
      <w:lvlText w:val="%9."/>
      <w:lvlJc w:val="left"/>
      <w:pPr>
        <w:ind w:left="1020" w:hanging="360"/>
      </w:pPr>
    </w:lvl>
  </w:abstractNum>
  <w:abstractNum w:abstractNumId="39" w15:restartNumberingAfterBreak="0">
    <w:nsid w:val="744B1F8F"/>
    <w:multiLevelType w:val="hybridMultilevel"/>
    <w:tmpl w:val="DCA662FE"/>
    <w:lvl w:ilvl="0" w:tplc="496ACF12">
      <w:start w:val="1"/>
      <w:numFmt w:val="lowerLetter"/>
      <w:lvlText w:val="%1."/>
      <w:lvlJc w:val="left"/>
      <w:pPr>
        <w:ind w:left="1020" w:hanging="360"/>
      </w:pPr>
    </w:lvl>
    <w:lvl w:ilvl="1" w:tplc="8E2E1B0E">
      <w:start w:val="1"/>
      <w:numFmt w:val="lowerLetter"/>
      <w:lvlText w:val="%2."/>
      <w:lvlJc w:val="left"/>
      <w:pPr>
        <w:ind w:left="1020" w:hanging="360"/>
      </w:pPr>
    </w:lvl>
    <w:lvl w:ilvl="2" w:tplc="2A1E3CBE">
      <w:start w:val="1"/>
      <w:numFmt w:val="lowerLetter"/>
      <w:lvlText w:val="%3."/>
      <w:lvlJc w:val="left"/>
      <w:pPr>
        <w:ind w:left="1020" w:hanging="360"/>
      </w:pPr>
    </w:lvl>
    <w:lvl w:ilvl="3" w:tplc="C3EE0F02">
      <w:start w:val="1"/>
      <w:numFmt w:val="lowerLetter"/>
      <w:lvlText w:val="%4."/>
      <w:lvlJc w:val="left"/>
      <w:pPr>
        <w:ind w:left="1020" w:hanging="360"/>
      </w:pPr>
    </w:lvl>
    <w:lvl w:ilvl="4" w:tplc="10528F46">
      <w:start w:val="1"/>
      <w:numFmt w:val="lowerLetter"/>
      <w:lvlText w:val="%5."/>
      <w:lvlJc w:val="left"/>
      <w:pPr>
        <w:ind w:left="1020" w:hanging="360"/>
      </w:pPr>
    </w:lvl>
    <w:lvl w:ilvl="5" w:tplc="0D168280">
      <w:start w:val="1"/>
      <w:numFmt w:val="lowerLetter"/>
      <w:lvlText w:val="%6."/>
      <w:lvlJc w:val="left"/>
      <w:pPr>
        <w:ind w:left="1020" w:hanging="360"/>
      </w:pPr>
    </w:lvl>
    <w:lvl w:ilvl="6" w:tplc="CDDAC026">
      <w:start w:val="1"/>
      <w:numFmt w:val="lowerLetter"/>
      <w:lvlText w:val="%7."/>
      <w:lvlJc w:val="left"/>
      <w:pPr>
        <w:ind w:left="1020" w:hanging="360"/>
      </w:pPr>
    </w:lvl>
    <w:lvl w:ilvl="7" w:tplc="F4C495F6">
      <w:start w:val="1"/>
      <w:numFmt w:val="lowerLetter"/>
      <w:lvlText w:val="%8."/>
      <w:lvlJc w:val="left"/>
      <w:pPr>
        <w:ind w:left="1020" w:hanging="360"/>
      </w:pPr>
    </w:lvl>
    <w:lvl w:ilvl="8" w:tplc="A2AC0C9E">
      <w:start w:val="1"/>
      <w:numFmt w:val="lowerLetter"/>
      <w:lvlText w:val="%9."/>
      <w:lvlJc w:val="left"/>
      <w:pPr>
        <w:ind w:left="1020" w:hanging="360"/>
      </w:pPr>
    </w:lvl>
  </w:abstractNum>
  <w:abstractNum w:abstractNumId="40" w15:restartNumberingAfterBreak="0">
    <w:nsid w:val="7797318B"/>
    <w:multiLevelType w:val="hybridMultilevel"/>
    <w:tmpl w:val="DB165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C6A3012"/>
    <w:multiLevelType w:val="hybridMultilevel"/>
    <w:tmpl w:val="9942168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start w:val="1"/>
      <w:numFmt w:val="bullet"/>
      <w:lvlText w:val=""/>
      <w:lvlJc w:val="left"/>
      <w:pPr>
        <w:ind w:left="2260" w:hanging="360"/>
      </w:pPr>
      <w:rPr>
        <w:rFonts w:ascii="Wingdings" w:hAnsi="Wingdings" w:hint="default"/>
      </w:rPr>
    </w:lvl>
    <w:lvl w:ilvl="3" w:tplc="20000001">
      <w:start w:val="1"/>
      <w:numFmt w:val="bullet"/>
      <w:lvlText w:val=""/>
      <w:lvlJc w:val="left"/>
      <w:pPr>
        <w:ind w:left="2980" w:hanging="360"/>
      </w:pPr>
      <w:rPr>
        <w:rFonts w:ascii="Symbol" w:hAnsi="Symbol" w:hint="default"/>
      </w:rPr>
    </w:lvl>
    <w:lvl w:ilvl="4" w:tplc="20000003">
      <w:start w:val="1"/>
      <w:numFmt w:val="bullet"/>
      <w:lvlText w:val="o"/>
      <w:lvlJc w:val="left"/>
      <w:pPr>
        <w:ind w:left="3700" w:hanging="360"/>
      </w:pPr>
      <w:rPr>
        <w:rFonts w:ascii="Courier New" w:hAnsi="Courier New" w:cs="Courier New" w:hint="default"/>
      </w:rPr>
    </w:lvl>
    <w:lvl w:ilvl="5" w:tplc="20000005">
      <w:start w:val="1"/>
      <w:numFmt w:val="bullet"/>
      <w:lvlText w:val=""/>
      <w:lvlJc w:val="left"/>
      <w:pPr>
        <w:ind w:left="4420" w:hanging="360"/>
      </w:pPr>
      <w:rPr>
        <w:rFonts w:ascii="Wingdings" w:hAnsi="Wingdings" w:hint="default"/>
      </w:rPr>
    </w:lvl>
    <w:lvl w:ilvl="6" w:tplc="20000001">
      <w:start w:val="1"/>
      <w:numFmt w:val="bullet"/>
      <w:lvlText w:val=""/>
      <w:lvlJc w:val="left"/>
      <w:pPr>
        <w:ind w:left="5140" w:hanging="360"/>
      </w:pPr>
      <w:rPr>
        <w:rFonts w:ascii="Symbol" w:hAnsi="Symbol" w:hint="default"/>
      </w:rPr>
    </w:lvl>
    <w:lvl w:ilvl="7" w:tplc="20000003">
      <w:start w:val="1"/>
      <w:numFmt w:val="bullet"/>
      <w:lvlText w:val="o"/>
      <w:lvlJc w:val="left"/>
      <w:pPr>
        <w:ind w:left="5860" w:hanging="360"/>
      </w:pPr>
      <w:rPr>
        <w:rFonts w:ascii="Courier New" w:hAnsi="Courier New" w:cs="Courier New" w:hint="default"/>
      </w:rPr>
    </w:lvl>
    <w:lvl w:ilvl="8" w:tplc="20000005">
      <w:start w:val="1"/>
      <w:numFmt w:val="bullet"/>
      <w:lvlText w:val=""/>
      <w:lvlJc w:val="left"/>
      <w:pPr>
        <w:ind w:left="6580" w:hanging="360"/>
      </w:pPr>
      <w:rPr>
        <w:rFonts w:ascii="Wingdings" w:hAnsi="Wingdings" w:hint="default"/>
      </w:rPr>
    </w:lvl>
  </w:abstractNum>
  <w:abstractNum w:abstractNumId="42" w15:restartNumberingAfterBreak="0">
    <w:nsid w:val="7C6A36B8"/>
    <w:multiLevelType w:val="hybridMultilevel"/>
    <w:tmpl w:val="D1ECDCCC"/>
    <w:lvl w:ilvl="0" w:tplc="209A3F18">
      <w:start w:val="1"/>
      <w:numFmt w:val="lowerLetter"/>
      <w:lvlText w:val="%1."/>
      <w:lvlJc w:val="left"/>
      <w:pPr>
        <w:ind w:left="1020" w:hanging="360"/>
      </w:pPr>
    </w:lvl>
    <w:lvl w:ilvl="1" w:tplc="FDD47B16">
      <w:start w:val="1"/>
      <w:numFmt w:val="lowerLetter"/>
      <w:lvlText w:val="%2."/>
      <w:lvlJc w:val="left"/>
      <w:pPr>
        <w:ind w:left="1020" w:hanging="360"/>
      </w:pPr>
    </w:lvl>
    <w:lvl w:ilvl="2" w:tplc="74DA4E96">
      <w:start w:val="1"/>
      <w:numFmt w:val="lowerLetter"/>
      <w:lvlText w:val="%3."/>
      <w:lvlJc w:val="left"/>
      <w:pPr>
        <w:ind w:left="1020" w:hanging="360"/>
      </w:pPr>
    </w:lvl>
    <w:lvl w:ilvl="3" w:tplc="4C28FF7E">
      <w:start w:val="1"/>
      <w:numFmt w:val="lowerLetter"/>
      <w:lvlText w:val="%4."/>
      <w:lvlJc w:val="left"/>
      <w:pPr>
        <w:ind w:left="1020" w:hanging="360"/>
      </w:pPr>
    </w:lvl>
    <w:lvl w:ilvl="4" w:tplc="31829548">
      <w:start w:val="1"/>
      <w:numFmt w:val="lowerLetter"/>
      <w:lvlText w:val="%5."/>
      <w:lvlJc w:val="left"/>
      <w:pPr>
        <w:ind w:left="1020" w:hanging="360"/>
      </w:pPr>
    </w:lvl>
    <w:lvl w:ilvl="5" w:tplc="63121220">
      <w:start w:val="1"/>
      <w:numFmt w:val="lowerLetter"/>
      <w:lvlText w:val="%6."/>
      <w:lvlJc w:val="left"/>
      <w:pPr>
        <w:ind w:left="1020" w:hanging="360"/>
      </w:pPr>
    </w:lvl>
    <w:lvl w:ilvl="6" w:tplc="CA72FF9C">
      <w:start w:val="1"/>
      <w:numFmt w:val="lowerLetter"/>
      <w:lvlText w:val="%7."/>
      <w:lvlJc w:val="left"/>
      <w:pPr>
        <w:ind w:left="1020" w:hanging="360"/>
      </w:pPr>
    </w:lvl>
    <w:lvl w:ilvl="7" w:tplc="A162D78E">
      <w:start w:val="1"/>
      <w:numFmt w:val="lowerLetter"/>
      <w:lvlText w:val="%8."/>
      <w:lvlJc w:val="left"/>
      <w:pPr>
        <w:ind w:left="1020" w:hanging="360"/>
      </w:pPr>
    </w:lvl>
    <w:lvl w:ilvl="8" w:tplc="08AE74F0">
      <w:start w:val="1"/>
      <w:numFmt w:val="lowerLetter"/>
      <w:lvlText w:val="%9."/>
      <w:lvlJc w:val="left"/>
      <w:pPr>
        <w:ind w:left="1020" w:hanging="360"/>
      </w:pPr>
    </w:lvl>
  </w:abstractNum>
  <w:abstractNum w:abstractNumId="43" w15:restartNumberingAfterBreak="0">
    <w:nsid w:val="7D6D2278"/>
    <w:multiLevelType w:val="hybridMultilevel"/>
    <w:tmpl w:val="28F804A2"/>
    <w:lvl w:ilvl="0" w:tplc="14B6D808">
      <w:start w:val="1"/>
      <w:numFmt w:val="lowerLetter"/>
      <w:lvlText w:val="%1."/>
      <w:lvlJc w:val="left"/>
      <w:pPr>
        <w:ind w:left="1020" w:hanging="360"/>
      </w:pPr>
    </w:lvl>
    <w:lvl w:ilvl="1" w:tplc="4FFABFA0">
      <w:start w:val="1"/>
      <w:numFmt w:val="lowerLetter"/>
      <w:lvlText w:val="%2."/>
      <w:lvlJc w:val="left"/>
      <w:pPr>
        <w:ind w:left="1020" w:hanging="360"/>
      </w:pPr>
    </w:lvl>
    <w:lvl w:ilvl="2" w:tplc="14C4ECF4">
      <w:start w:val="1"/>
      <w:numFmt w:val="lowerLetter"/>
      <w:lvlText w:val="%3."/>
      <w:lvlJc w:val="left"/>
      <w:pPr>
        <w:ind w:left="1020" w:hanging="360"/>
      </w:pPr>
    </w:lvl>
    <w:lvl w:ilvl="3" w:tplc="D4A0B23C">
      <w:start w:val="1"/>
      <w:numFmt w:val="lowerLetter"/>
      <w:lvlText w:val="%4."/>
      <w:lvlJc w:val="left"/>
      <w:pPr>
        <w:ind w:left="1020" w:hanging="360"/>
      </w:pPr>
    </w:lvl>
    <w:lvl w:ilvl="4" w:tplc="2A544D24">
      <w:start w:val="1"/>
      <w:numFmt w:val="lowerLetter"/>
      <w:lvlText w:val="%5."/>
      <w:lvlJc w:val="left"/>
      <w:pPr>
        <w:ind w:left="1020" w:hanging="360"/>
      </w:pPr>
    </w:lvl>
    <w:lvl w:ilvl="5" w:tplc="DAB01F34">
      <w:start w:val="1"/>
      <w:numFmt w:val="lowerLetter"/>
      <w:lvlText w:val="%6."/>
      <w:lvlJc w:val="left"/>
      <w:pPr>
        <w:ind w:left="1020" w:hanging="360"/>
      </w:pPr>
    </w:lvl>
    <w:lvl w:ilvl="6" w:tplc="6428D242">
      <w:start w:val="1"/>
      <w:numFmt w:val="lowerLetter"/>
      <w:lvlText w:val="%7."/>
      <w:lvlJc w:val="left"/>
      <w:pPr>
        <w:ind w:left="1020" w:hanging="360"/>
      </w:pPr>
    </w:lvl>
    <w:lvl w:ilvl="7" w:tplc="D9BEE8B2">
      <w:start w:val="1"/>
      <w:numFmt w:val="lowerLetter"/>
      <w:lvlText w:val="%8."/>
      <w:lvlJc w:val="left"/>
      <w:pPr>
        <w:ind w:left="1020" w:hanging="360"/>
      </w:pPr>
    </w:lvl>
    <w:lvl w:ilvl="8" w:tplc="95020C2C">
      <w:start w:val="1"/>
      <w:numFmt w:val="lowerLetter"/>
      <w:lvlText w:val="%9."/>
      <w:lvlJc w:val="left"/>
      <w:pPr>
        <w:ind w:left="1020" w:hanging="360"/>
      </w:pPr>
    </w:lvl>
  </w:abstractNum>
  <w:abstractNum w:abstractNumId="44" w15:restartNumberingAfterBreak="0">
    <w:nsid w:val="7EB66948"/>
    <w:multiLevelType w:val="hybridMultilevel"/>
    <w:tmpl w:val="766EBBDC"/>
    <w:lvl w:ilvl="0" w:tplc="040B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FF831E0"/>
    <w:multiLevelType w:val="hybridMultilevel"/>
    <w:tmpl w:val="4766877E"/>
    <w:lvl w:ilvl="0" w:tplc="83AA9534">
      <w:start w:val="1"/>
      <w:numFmt w:val="bullet"/>
      <w:lvlText w:val=""/>
      <w:lvlJc w:val="left"/>
      <w:pPr>
        <w:ind w:left="720" w:hanging="360"/>
      </w:pPr>
      <w:rPr>
        <w:rFonts w:ascii="Symbol" w:hAnsi="Symbol"/>
      </w:rPr>
    </w:lvl>
    <w:lvl w:ilvl="1" w:tplc="6E482F14">
      <w:start w:val="1"/>
      <w:numFmt w:val="bullet"/>
      <w:lvlText w:val=""/>
      <w:lvlJc w:val="left"/>
      <w:pPr>
        <w:ind w:left="720" w:hanging="360"/>
      </w:pPr>
      <w:rPr>
        <w:rFonts w:ascii="Symbol" w:hAnsi="Symbol"/>
      </w:rPr>
    </w:lvl>
    <w:lvl w:ilvl="2" w:tplc="5ACE0CAE">
      <w:start w:val="1"/>
      <w:numFmt w:val="bullet"/>
      <w:lvlText w:val=""/>
      <w:lvlJc w:val="left"/>
      <w:pPr>
        <w:ind w:left="720" w:hanging="360"/>
      </w:pPr>
      <w:rPr>
        <w:rFonts w:ascii="Symbol" w:hAnsi="Symbol"/>
      </w:rPr>
    </w:lvl>
    <w:lvl w:ilvl="3" w:tplc="DAA0B4F2">
      <w:start w:val="1"/>
      <w:numFmt w:val="bullet"/>
      <w:lvlText w:val=""/>
      <w:lvlJc w:val="left"/>
      <w:pPr>
        <w:ind w:left="720" w:hanging="360"/>
      </w:pPr>
      <w:rPr>
        <w:rFonts w:ascii="Symbol" w:hAnsi="Symbol"/>
      </w:rPr>
    </w:lvl>
    <w:lvl w:ilvl="4" w:tplc="4282EF82">
      <w:start w:val="1"/>
      <w:numFmt w:val="bullet"/>
      <w:lvlText w:val=""/>
      <w:lvlJc w:val="left"/>
      <w:pPr>
        <w:ind w:left="720" w:hanging="360"/>
      </w:pPr>
      <w:rPr>
        <w:rFonts w:ascii="Symbol" w:hAnsi="Symbol"/>
      </w:rPr>
    </w:lvl>
    <w:lvl w:ilvl="5" w:tplc="D8D02C38">
      <w:start w:val="1"/>
      <w:numFmt w:val="bullet"/>
      <w:lvlText w:val=""/>
      <w:lvlJc w:val="left"/>
      <w:pPr>
        <w:ind w:left="720" w:hanging="360"/>
      </w:pPr>
      <w:rPr>
        <w:rFonts w:ascii="Symbol" w:hAnsi="Symbol"/>
      </w:rPr>
    </w:lvl>
    <w:lvl w:ilvl="6" w:tplc="EA42ACB2">
      <w:start w:val="1"/>
      <w:numFmt w:val="bullet"/>
      <w:lvlText w:val=""/>
      <w:lvlJc w:val="left"/>
      <w:pPr>
        <w:ind w:left="720" w:hanging="360"/>
      </w:pPr>
      <w:rPr>
        <w:rFonts w:ascii="Symbol" w:hAnsi="Symbol"/>
      </w:rPr>
    </w:lvl>
    <w:lvl w:ilvl="7" w:tplc="B596EF0C">
      <w:start w:val="1"/>
      <w:numFmt w:val="bullet"/>
      <w:lvlText w:val=""/>
      <w:lvlJc w:val="left"/>
      <w:pPr>
        <w:ind w:left="720" w:hanging="360"/>
      </w:pPr>
      <w:rPr>
        <w:rFonts w:ascii="Symbol" w:hAnsi="Symbol"/>
      </w:rPr>
    </w:lvl>
    <w:lvl w:ilvl="8" w:tplc="5FE8D10C">
      <w:start w:val="1"/>
      <w:numFmt w:val="bullet"/>
      <w:lvlText w:val=""/>
      <w:lvlJc w:val="left"/>
      <w:pPr>
        <w:ind w:left="720" w:hanging="360"/>
      </w:pPr>
      <w:rPr>
        <w:rFonts w:ascii="Symbol" w:hAnsi="Symbol"/>
      </w:rPr>
    </w:lvl>
  </w:abstractNum>
  <w:num w:numId="1" w16cid:durableId="754404609">
    <w:abstractNumId w:val="32"/>
  </w:num>
  <w:num w:numId="2" w16cid:durableId="21983285">
    <w:abstractNumId w:val="0"/>
  </w:num>
  <w:num w:numId="3" w16cid:durableId="1051685908">
    <w:abstractNumId w:val="35"/>
  </w:num>
  <w:num w:numId="4" w16cid:durableId="1463690116">
    <w:abstractNumId w:val="8"/>
  </w:num>
  <w:num w:numId="5" w16cid:durableId="1779060404">
    <w:abstractNumId w:val="3"/>
  </w:num>
  <w:num w:numId="6" w16cid:durableId="1668047670">
    <w:abstractNumId w:val="41"/>
  </w:num>
  <w:num w:numId="7" w16cid:durableId="1183130774">
    <w:abstractNumId w:val="44"/>
  </w:num>
  <w:num w:numId="8" w16cid:durableId="2013297185">
    <w:abstractNumId w:val="23"/>
  </w:num>
  <w:num w:numId="9" w16cid:durableId="430052905">
    <w:abstractNumId w:val="29"/>
  </w:num>
  <w:num w:numId="10" w16cid:durableId="2134859421">
    <w:abstractNumId w:val="17"/>
  </w:num>
  <w:num w:numId="11" w16cid:durableId="1303274553">
    <w:abstractNumId w:val="22"/>
  </w:num>
  <w:num w:numId="12" w16cid:durableId="1367218682">
    <w:abstractNumId w:val="13"/>
  </w:num>
  <w:num w:numId="13" w16cid:durableId="2112973481">
    <w:abstractNumId w:val="25"/>
  </w:num>
  <w:num w:numId="14" w16cid:durableId="1342077868">
    <w:abstractNumId w:val="38"/>
  </w:num>
  <w:num w:numId="15" w16cid:durableId="859205260">
    <w:abstractNumId w:val="39"/>
  </w:num>
  <w:num w:numId="16" w16cid:durableId="650797093">
    <w:abstractNumId w:val="20"/>
  </w:num>
  <w:num w:numId="17" w16cid:durableId="655720428">
    <w:abstractNumId w:val="2"/>
  </w:num>
  <w:num w:numId="18" w16cid:durableId="220990753">
    <w:abstractNumId w:val="33"/>
  </w:num>
  <w:num w:numId="19" w16cid:durableId="857961052">
    <w:abstractNumId w:val="14"/>
  </w:num>
  <w:num w:numId="20" w16cid:durableId="2014449764">
    <w:abstractNumId w:val="9"/>
  </w:num>
  <w:num w:numId="21" w16cid:durableId="1373194263">
    <w:abstractNumId w:val="42"/>
  </w:num>
  <w:num w:numId="22" w16cid:durableId="1788549867">
    <w:abstractNumId w:val="19"/>
  </w:num>
  <w:num w:numId="23" w16cid:durableId="646206669">
    <w:abstractNumId w:val="43"/>
  </w:num>
  <w:num w:numId="24" w16cid:durableId="313607465">
    <w:abstractNumId w:val="12"/>
  </w:num>
  <w:num w:numId="25" w16cid:durableId="752357697">
    <w:abstractNumId w:val="36"/>
  </w:num>
  <w:num w:numId="26" w16cid:durableId="580725765">
    <w:abstractNumId w:val="45"/>
  </w:num>
  <w:num w:numId="27" w16cid:durableId="73822424">
    <w:abstractNumId w:val="26"/>
  </w:num>
  <w:num w:numId="28" w16cid:durableId="23753023">
    <w:abstractNumId w:val="4"/>
  </w:num>
  <w:num w:numId="29" w16cid:durableId="510801158">
    <w:abstractNumId w:val="5"/>
  </w:num>
  <w:num w:numId="30" w16cid:durableId="1757289893">
    <w:abstractNumId w:val="40"/>
  </w:num>
  <w:num w:numId="31" w16cid:durableId="5445000">
    <w:abstractNumId w:val="24"/>
  </w:num>
  <w:num w:numId="32" w16cid:durableId="2027245108">
    <w:abstractNumId w:val="37"/>
  </w:num>
  <w:num w:numId="33" w16cid:durableId="656613136">
    <w:abstractNumId w:val="15"/>
  </w:num>
  <w:num w:numId="34" w16cid:durableId="399059482">
    <w:abstractNumId w:val="10"/>
  </w:num>
  <w:num w:numId="35" w16cid:durableId="1199052829">
    <w:abstractNumId w:val="30"/>
  </w:num>
  <w:num w:numId="36" w16cid:durableId="103774649">
    <w:abstractNumId w:val="1"/>
  </w:num>
  <w:num w:numId="37" w16cid:durableId="2058891832">
    <w:abstractNumId w:val="28"/>
  </w:num>
  <w:num w:numId="38" w16cid:durableId="49498575">
    <w:abstractNumId w:val="21"/>
  </w:num>
  <w:num w:numId="39" w16cid:durableId="1975064062">
    <w:abstractNumId w:val="34"/>
  </w:num>
  <w:num w:numId="40" w16cid:durableId="772676946">
    <w:abstractNumId w:val="11"/>
  </w:num>
  <w:num w:numId="41" w16cid:durableId="1644309790">
    <w:abstractNumId w:val="31"/>
  </w:num>
  <w:num w:numId="42" w16cid:durableId="160659923">
    <w:abstractNumId w:val="18"/>
  </w:num>
  <w:num w:numId="43" w16cid:durableId="2083141740">
    <w:abstractNumId w:val="7"/>
  </w:num>
  <w:num w:numId="44" w16cid:durableId="629869016">
    <w:abstractNumId w:val="6"/>
  </w:num>
  <w:num w:numId="45" w16cid:durableId="1404447901">
    <w:abstractNumId w:val="16"/>
  </w:num>
  <w:num w:numId="46" w16cid:durableId="12214001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95F"/>
    <w:rsid w:val="0000074E"/>
    <w:rsid w:val="000020C4"/>
    <w:rsid w:val="00002811"/>
    <w:rsid w:val="00004332"/>
    <w:rsid w:val="000055E6"/>
    <w:rsid w:val="00005A59"/>
    <w:rsid w:val="000064C6"/>
    <w:rsid w:val="000064F2"/>
    <w:rsid w:val="00006D85"/>
    <w:rsid w:val="0000707F"/>
    <w:rsid w:val="000071B4"/>
    <w:rsid w:val="00007729"/>
    <w:rsid w:val="00007D00"/>
    <w:rsid w:val="000103EA"/>
    <w:rsid w:val="0001085E"/>
    <w:rsid w:val="00010D45"/>
    <w:rsid w:val="00010D75"/>
    <w:rsid w:val="00010E04"/>
    <w:rsid w:val="00010EAF"/>
    <w:rsid w:val="00011324"/>
    <w:rsid w:val="0001143C"/>
    <w:rsid w:val="000115C4"/>
    <w:rsid w:val="00012258"/>
    <w:rsid w:val="0001306C"/>
    <w:rsid w:val="00013E56"/>
    <w:rsid w:val="00014642"/>
    <w:rsid w:val="0001498D"/>
    <w:rsid w:val="000152E8"/>
    <w:rsid w:val="00015E0E"/>
    <w:rsid w:val="00015F58"/>
    <w:rsid w:val="000164D9"/>
    <w:rsid w:val="00016CFD"/>
    <w:rsid w:val="00016ED8"/>
    <w:rsid w:val="00017205"/>
    <w:rsid w:val="000174F7"/>
    <w:rsid w:val="00017B73"/>
    <w:rsid w:val="0002031B"/>
    <w:rsid w:val="00020C18"/>
    <w:rsid w:val="000218B1"/>
    <w:rsid w:val="0002272E"/>
    <w:rsid w:val="00022872"/>
    <w:rsid w:val="00022D6C"/>
    <w:rsid w:val="00022EE2"/>
    <w:rsid w:val="00022F97"/>
    <w:rsid w:val="000230F1"/>
    <w:rsid w:val="00023B8D"/>
    <w:rsid w:val="00023D1A"/>
    <w:rsid w:val="000246DD"/>
    <w:rsid w:val="00024DF6"/>
    <w:rsid w:val="000250C4"/>
    <w:rsid w:val="000258B9"/>
    <w:rsid w:val="00025B22"/>
    <w:rsid w:val="00025F02"/>
    <w:rsid w:val="00026563"/>
    <w:rsid w:val="00027BBC"/>
    <w:rsid w:val="00027EC8"/>
    <w:rsid w:val="00030129"/>
    <w:rsid w:val="00030956"/>
    <w:rsid w:val="00030BC7"/>
    <w:rsid w:val="000318EE"/>
    <w:rsid w:val="00031DE9"/>
    <w:rsid w:val="0003371E"/>
    <w:rsid w:val="00033B01"/>
    <w:rsid w:val="00033C95"/>
    <w:rsid w:val="000359B3"/>
    <w:rsid w:val="000366DF"/>
    <w:rsid w:val="00036D32"/>
    <w:rsid w:val="00040A34"/>
    <w:rsid w:val="00040C83"/>
    <w:rsid w:val="00041B43"/>
    <w:rsid w:val="00041C3F"/>
    <w:rsid w:val="00041E8A"/>
    <w:rsid w:val="00042FC4"/>
    <w:rsid w:val="000436C2"/>
    <w:rsid w:val="000437C8"/>
    <w:rsid w:val="00044313"/>
    <w:rsid w:val="00044488"/>
    <w:rsid w:val="00044778"/>
    <w:rsid w:val="000464E5"/>
    <w:rsid w:val="00046D1E"/>
    <w:rsid w:val="000475FB"/>
    <w:rsid w:val="000501EA"/>
    <w:rsid w:val="0005050F"/>
    <w:rsid w:val="00051DF9"/>
    <w:rsid w:val="00051EC9"/>
    <w:rsid w:val="000521D5"/>
    <w:rsid w:val="00052B1F"/>
    <w:rsid w:val="000533EE"/>
    <w:rsid w:val="0005490E"/>
    <w:rsid w:val="00054DAF"/>
    <w:rsid w:val="00055A71"/>
    <w:rsid w:val="00055C76"/>
    <w:rsid w:val="00056101"/>
    <w:rsid w:val="00056CE5"/>
    <w:rsid w:val="00057583"/>
    <w:rsid w:val="00062DC2"/>
    <w:rsid w:val="00064B78"/>
    <w:rsid w:val="00064E18"/>
    <w:rsid w:val="00065556"/>
    <w:rsid w:val="00065725"/>
    <w:rsid w:val="00065935"/>
    <w:rsid w:val="00066A9B"/>
    <w:rsid w:val="00067060"/>
    <w:rsid w:val="00067192"/>
    <w:rsid w:val="000707C6"/>
    <w:rsid w:val="0007099D"/>
    <w:rsid w:val="00070AD8"/>
    <w:rsid w:val="00070EE3"/>
    <w:rsid w:val="00071EF2"/>
    <w:rsid w:val="00072508"/>
    <w:rsid w:val="00073811"/>
    <w:rsid w:val="00073865"/>
    <w:rsid w:val="000738B5"/>
    <w:rsid w:val="00073B04"/>
    <w:rsid w:val="00073B65"/>
    <w:rsid w:val="00074C6D"/>
    <w:rsid w:val="00075A2A"/>
    <w:rsid w:val="00076AEC"/>
    <w:rsid w:val="00076FA6"/>
    <w:rsid w:val="00077A92"/>
    <w:rsid w:val="00077ADD"/>
    <w:rsid w:val="00077D71"/>
    <w:rsid w:val="0008022F"/>
    <w:rsid w:val="00080ABC"/>
    <w:rsid w:val="00080E26"/>
    <w:rsid w:val="000815E8"/>
    <w:rsid w:val="00081A6D"/>
    <w:rsid w:val="00083218"/>
    <w:rsid w:val="0008339B"/>
    <w:rsid w:val="00083804"/>
    <w:rsid w:val="000844A8"/>
    <w:rsid w:val="00084623"/>
    <w:rsid w:val="0008479A"/>
    <w:rsid w:val="00084853"/>
    <w:rsid w:val="00084E9A"/>
    <w:rsid w:val="000858D4"/>
    <w:rsid w:val="00086618"/>
    <w:rsid w:val="000877B4"/>
    <w:rsid w:val="00087DC8"/>
    <w:rsid w:val="00087DCD"/>
    <w:rsid w:val="00087EEA"/>
    <w:rsid w:val="0009030D"/>
    <w:rsid w:val="000904F4"/>
    <w:rsid w:val="00091BFD"/>
    <w:rsid w:val="00091E03"/>
    <w:rsid w:val="00092233"/>
    <w:rsid w:val="00092DBC"/>
    <w:rsid w:val="00093A70"/>
    <w:rsid w:val="000951AC"/>
    <w:rsid w:val="00095713"/>
    <w:rsid w:val="00095CCA"/>
    <w:rsid w:val="000963AC"/>
    <w:rsid w:val="00096662"/>
    <w:rsid w:val="0009797D"/>
    <w:rsid w:val="000A1717"/>
    <w:rsid w:val="000A1E3B"/>
    <w:rsid w:val="000A25F2"/>
    <w:rsid w:val="000A26DA"/>
    <w:rsid w:val="000A32DE"/>
    <w:rsid w:val="000A45DF"/>
    <w:rsid w:val="000A68E5"/>
    <w:rsid w:val="000A712C"/>
    <w:rsid w:val="000B10C2"/>
    <w:rsid w:val="000B2D50"/>
    <w:rsid w:val="000B5267"/>
    <w:rsid w:val="000B6AD9"/>
    <w:rsid w:val="000B7906"/>
    <w:rsid w:val="000C0868"/>
    <w:rsid w:val="000C1359"/>
    <w:rsid w:val="000C2413"/>
    <w:rsid w:val="000C2B96"/>
    <w:rsid w:val="000C3022"/>
    <w:rsid w:val="000C3095"/>
    <w:rsid w:val="000C3350"/>
    <w:rsid w:val="000C4575"/>
    <w:rsid w:val="000C459C"/>
    <w:rsid w:val="000C4604"/>
    <w:rsid w:val="000C61E0"/>
    <w:rsid w:val="000C698F"/>
    <w:rsid w:val="000C6A86"/>
    <w:rsid w:val="000C6A9C"/>
    <w:rsid w:val="000C71A1"/>
    <w:rsid w:val="000D170B"/>
    <w:rsid w:val="000D2015"/>
    <w:rsid w:val="000D2159"/>
    <w:rsid w:val="000D28D7"/>
    <w:rsid w:val="000D3723"/>
    <w:rsid w:val="000D3AAD"/>
    <w:rsid w:val="000D3AF0"/>
    <w:rsid w:val="000D43D7"/>
    <w:rsid w:val="000D47E3"/>
    <w:rsid w:val="000D4E84"/>
    <w:rsid w:val="000D5675"/>
    <w:rsid w:val="000D6D09"/>
    <w:rsid w:val="000E1439"/>
    <w:rsid w:val="000E242B"/>
    <w:rsid w:val="000E513E"/>
    <w:rsid w:val="000E5438"/>
    <w:rsid w:val="000E5823"/>
    <w:rsid w:val="000E5DDC"/>
    <w:rsid w:val="000E5E55"/>
    <w:rsid w:val="000E7C39"/>
    <w:rsid w:val="000F1F3B"/>
    <w:rsid w:val="000F293E"/>
    <w:rsid w:val="000F3E38"/>
    <w:rsid w:val="000F4811"/>
    <w:rsid w:val="000F4B31"/>
    <w:rsid w:val="000F55D7"/>
    <w:rsid w:val="000F59F8"/>
    <w:rsid w:val="000F5C21"/>
    <w:rsid w:val="000F6470"/>
    <w:rsid w:val="000F6F0C"/>
    <w:rsid w:val="000F72C9"/>
    <w:rsid w:val="00100866"/>
    <w:rsid w:val="00100F2C"/>
    <w:rsid w:val="00101B00"/>
    <w:rsid w:val="00102172"/>
    <w:rsid w:val="001025D8"/>
    <w:rsid w:val="001038C3"/>
    <w:rsid w:val="001038F6"/>
    <w:rsid w:val="00104493"/>
    <w:rsid w:val="00104BA0"/>
    <w:rsid w:val="00104F1C"/>
    <w:rsid w:val="00105788"/>
    <w:rsid w:val="00107398"/>
    <w:rsid w:val="00107582"/>
    <w:rsid w:val="00107E6F"/>
    <w:rsid w:val="00110131"/>
    <w:rsid w:val="00110F5F"/>
    <w:rsid w:val="0011170F"/>
    <w:rsid w:val="00112DBB"/>
    <w:rsid w:val="00113927"/>
    <w:rsid w:val="00113C1F"/>
    <w:rsid w:val="00113DBD"/>
    <w:rsid w:val="0011498E"/>
    <w:rsid w:val="00114FEB"/>
    <w:rsid w:val="00115194"/>
    <w:rsid w:val="00115E22"/>
    <w:rsid w:val="00115EA5"/>
    <w:rsid w:val="001163A3"/>
    <w:rsid w:val="0011643F"/>
    <w:rsid w:val="00116C2A"/>
    <w:rsid w:val="00117243"/>
    <w:rsid w:val="00117DAA"/>
    <w:rsid w:val="00120132"/>
    <w:rsid w:val="00120993"/>
    <w:rsid w:val="00121A57"/>
    <w:rsid w:val="00121F69"/>
    <w:rsid w:val="00122611"/>
    <w:rsid w:val="00123BCD"/>
    <w:rsid w:val="00123D13"/>
    <w:rsid w:val="00124743"/>
    <w:rsid w:val="00124BC1"/>
    <w:rsid w:val="0012559F"/>
    <w:rsid w:val="001267D0"/>
    <w:rsid w:val="0012792B"/>
    <w:rsid w:val="0013063A"/>
    <w:rsid w:val="00130658"/>
    <w:rsid w:val="001309F7"/>
    <w:rsid w:val="00130E49"/>
    <w:rsid w:val="001324D7"/>
    <w:rsid w:val="00133D57"/>
    <w:rsid w:val="00135700"/>
    <w:rsid w:val="0013695A"/>
    <w:rsid w:val="00136B5D"/>
    <w:rsid w:val="00136BF9"/>
    <w:rsid w:val="001375D5"/>
    <w:rsid w:val="00140D4B"/>
    <w:rsid w:val="00140D9E"/>
    <w:rsid w:val="00140E34"/>
    <w:rsid w:val="00140F37"/>
    <w:rsid w:val="00141584"/>
    <w:rsid w:val="00142512"/>
    <w:rsid w:val="0014254B"/>
    <w:rsid w:val="00142765"/>
    <w:rsid w:val="00143282"/>
    <w:rsid w:val="00144E07"/>
    <w:rsid w:val="00145AA9"/>
    <w:rsid w:val="00145FA0"/>
    <w:rsid w:val="00146059"/>
    <w:rsid w:val="0014610F"/>
    <w:rsid w:val="001470FD"/>
    <w:rsid w:val="001474A8"/>
    <w:rsid w:val="00147669"/>
    <w:rsid w:val="0015107E"/>
    <w:rsid w:val="00153176"/>
    <w:rsid w:val="0015327A"/>
    <w:rsid w:val="0015348E"/>
    <w:rsid w:val="00154520"/>
    <w:rsid w:val="00154EFE"/>
    <w:rsid w:val="0015598B"/>
    <w:rsid w:val="0015646A"/>
    <w:rsid w:val="001567E5"/>
    <w:rsid w:val="0015721E"/>
    <w:rsid w:val="001602E3"/>
    <w:rsid w:val="00160DF5"/>
    <w:rsid w:val="0016249E"/>
    <w:rsid w:val="00162570"/>
    <w:rsid w:val="00163B57"/>
    <w:rsid w:val="00163F6B"/>
    <w:rsid w:val="001659F0"/>
    <w:rsid w:val="001662FC"/>
    <w:rsid w:val="00167A2D"/>
    <w:rsid w:val="001728DF"/>
    <w:rsid w:val="00172C67"/>
    <w:rsid w:val="00173ADE"/>
    <w:rsid w:val="0017417C"/>
    <w:rsid w:val="001754FB"/>
    <w:rsid w:val="0017592D"/>
    <w:rsid w:val="00175CA1"/>
    <w:rsid w:val="00176289"/>
    <w:rsid w:val="001779BB"/>
    <w:rsid w:val="00177A53"/>
    <w:rsid w:val="00177B88"/>
    <w:rsid w:val="001801DB"/>
    <w:rsid w:val="0018171B"/>
    <w:rsid w:val="00183ED6"/>
    <w:rsid w:val="00184289"/>
    <w:rsid w:val="00185009"/>
    <w:rsid w:val="001855B7"/>
    <w:rsid w:val="00185896"/>
    <w:rsid w:val="00185C4A"/>
    <w:rsid w:val="001861E8"/>
    <w:rsid w:val="00186333"/>
    <w:rsid w:val="00187F31"/>
    <w:rsid w:val="00190542"/>
    <w:rsid w:val="00191098"/>
    <w:rsid w:val="00191903"/>
    <w:rsid w:val="00192B69"/>
    <w:rsid w:val="00192F0A"/>
    <w:rsid w:val="00193CF2"/>
    <w:rsid w:val="00193DE7"/>
    <w:rsid w:val="00193E56"/>
    <w:rsid w:val="00194C3C"/>
    <w:rsid w:val="00194DA7"/>
    <w:rsid w:val="001960E6"/>
    <w:rsid w:val="0019612F"/>
    <w:rsid w:val="0019764D"/>
    <w:rsid w:val="00197B7D"/>
    <w:rsid w:val="00197D7D"/>
    <w:rsid w:val="00197FAB"/>
    <w:rsid w:val="001A1277"/>
    <w:rsid w:val="001A2D41"/>
    <w:rsid w:val="001A2FD5"/>
    <w:rsid w:val="001A3049"/>
    <w:rsid w:val="001A4787"/>
    <w:rsid w:val="001A550B"/>
    <w:rsid w:val="001A5B01"/>
    <w:rsid w:val="001A61E6"/>
    <w:rsid w:val="001A7DB1"/>
    <w:rsid w:val="001B2022"/>
    <w:rsid w:val="001B2D2F"/>
    <w:rsid w:val="001B2DB1"/>
    <w:rsid w:val="001B3016"/>
    <w:rsid w:val="001B32A4"/>
    <w:rsid w:val="001B397B"/>
    <w:rsid w:val="001B3BAF"/>
    <w:rsid w:val="001B46EC"/>
    <w:rsid w:val="001B4843"/>
    <w:rsid w:val="001B4B9C"/>
    <w:rsid w:val="001B56B8"/>
    <w:rsid w:val="001B570E"/>
    <w:rsid w:val="001B6E26"/>
    <w:rsid w:val="001B6FE6"/>
    <w:rsid w:val="001B724E"/>
    <w:rsid w:val="001C049E"/>
    <w:rsid w:val="001C1133"/>
    <w:rsid w:val="001C149C"/>
    <w:rsid w:val="001C29DD"/>
    <w:rsid w:val="001C2BD5"/>
    <w:rsid w:val="001C2E1F"/>
    <w:rsid w:val="001C36BD"/>
    <w:rsid w:val="001C3F98"/>
    <w:rsid w:val="001C4041"/>
    <w:rsid w:val="001C4625"/>
    <w:rsid w:val="001C5DB2"/>
    <w:rsid w:val="001C6CAE"/>
    <w:rsid w:val="001C6FB2"/>
    <w:rsid w:val="001D1233"/>
    <w:rsid w:val="001D204F"/>
    <w:rsid w:val="001D218E"/>
    <w:rsid w:val="001D2304"/>
    <w:rsid w:val="001D2DB6"/>
    <w:rsid w:val="001D3257"/>
    <w:rsid w:val="001D36C7"/>
    <w:rsid w:val="001D532D"/>
    <w:rsid w:val="001D5DD1"/>
    <w:rsid w:val="001D6ED8"/>
    <w:rsid w:val="001D7384"/>
    <w:rsid w:val="001E0070"/>
    <w:rsid w:val="001E0E86"/>
    <w:rsid w:val="001E24D2"/>
    <w:rsid w:val="001E3891"/>
    <w:rsid w:val="001E3BA3"/>
    <w:rsid w:val="001E5936"/>
    <w:rsid w:val="001E6450"/>
    <w:rsid w:val="001F1481"/>
    <w:rsid w:val="001F18FA"/>
    <w:rsid w:val="001F1ECC"/>
    <w:rsid w:val="001F26CC"/>
    <w:rsid w:val="001F29D9"/>
    <w:rsid w:val="001F3AF2"/>
    <w:rsid w:val="001F4351"/>
    <w:rsid w:val="001F577E"/>
    <w:rsid w:val="00200156"/>
    <w:rsid w:val="00201019"/>
    <w:rsid w:val="0020102E"/>
    <w:rsid w:val="00201D8B"/>
    <w:rsid w:val="00201F80"/>
    <w:rsid w:val="00203AA8"/>
    <w:rsid w:val="00203B4E"/>
    <w:rsid w:val="00204028"/>
    <w:rsid w:val="002050B3"/>
    <w:rsid w:val="002055DC"/>
    <w:rsid w:val="00205B13"/>
    <w:rsid w:val="00207565"/>
    <w:rsid w:val="00207B75"/>
    <w:rsid w:val="00207DE0"/>
    <w:rsid w:val="00210BD1"/>
    <w:rsid w:val="00211A99"/>
    <w:rsid w:val="00212812"/>
    <w:rsid w:val="00212942"/>
    <w:rsid w:val="002131C1"/>
    <w:rsid w:val="002136BC"/>
    <w:rsid w:val="002147DB"/>
    <w:rsid w:val="00214A6E"/>
    <w:rsid w:val="002151EF"/>
    <w:rsid w:val="00215316"/>
    <w:rsid w:val="00215BE2"/>
    <w:rsid w:val="002161C9"/>
    <w:rsid w:val="00216A49"/>
    <w:rsid w:val="00216B67"/>
    <w:rsid w:val="00220BD3"/>
    <w:rsid w:val="00221099"/>
    <w:rsid w:val="002212B3"/>
    <w:rsid w:val="002223F3"/>
    <w:rsid w:val="002229C2"/>
    <w:rsid w:val="00223AED"/>
    <w:rsid w:val="0022442E"/>
    <w:rsid w:val="00224514"/>
    <w:rsid w:val="00224A98"/>
    <w:rsid w:val="00224F8C"/>
    <w:rsid w:val="00225F3A"/>
    <w:rsid w:val="00226704"/>
    <w:rsid w:val="00230278"/>
    <w:rsid w:val="00230390"/>
    <w:rsid w:val="00230F12"/>
    <w:rsid w:val="00232807"/>
    <w:rsid w:val="0023411D"/>
    <w:rsid w:val="002350D3"/>
    <w:rsid w:val="00235CFE"/>
    <w:rsid w:val="00236B2F"/>
    <w:rsid w:val="00237635"/>
    <w:rsid w:val="002376A3"/>
    <w:rsid w:val="00237EC6"/>
    <w:rsid w:val="00240B57"/>
    <w:rsid w:val="0024131B"/>
    <w:rsid w:val="00241B69"/>
    <w:rsid w:val="00241C8F"/>
    <w:rsid w:val="00242480"/>
    <w:rsid w:val="0024307E"/>
    <w:rsid w:val="002432B5"/>
    <w:rsid w:val="002436F6"/>
    <w:rsid w:val="00243D14"/>
    <w:rsid w:val="002445F6"/>
    <w:rsid w:val="002455E1"/>
    <w:rsid w:val="002459E7"/>
    <w:rsid w:val="0024694E"/>
    <w:rsid w:val="00247642"/>
    <w:rsid w:val="002478C3"/>
    <w:rsid w:val="00250308"/>
    <w:rsid w:val="00250927"/>
    <w:rsid w:val="00251066"/>
    <w:rsid w:val="0025118E"/>
    <w:rsid w:val="00252928"/>
    <w:rsid w:val="00253294"/>
    <w:rsid w:val="0025335B"/>
    <w:rsid w:val="002538AA"/>
    <w:rsid w:val="00254833"/>
    <w:rsid w:val="00254D5A"/>
    <w:rsid w:val="00255490"/>
    <w:rsid w:val="00255576"/>
    <w:rsid w:val="002557B2"/>
    <w:rsid w:val="00257041"/>
    <w:rsid w:val="00260254"/>
    <w:rsid w:val="00260319"/>
    <w:rsid w:val="002618F3"/>
    <w:rsid w:val="00261C89"/>
    <w:rsid w:val="00262293"/>
    <w:rsid w:val="00262915"/>
    <w:rsid w:val="00262CBF"/>
    <w:rsid w:val="00263A7F"/>
    <w:rsid w:val="002646A3"/>
    <w:rsid w:val="002649F0"/>
    <w:rsid w:val="002665AA"/>
    <w:rsid w:val="0026660C"/>
    <w:rsid w:val="00266EEE"/>
    <w:rsid w:val="0026735E"/>
    <w:rsid w:val="00267531"/>
    <w:rsid w:val="00267F48"/>
    <w:rsid w:val="0027024F"/>
    <w:rsid w:val="002708D7"/>
    <w:rsid w:val="0027147B"/>
    <w:rsid w:val="002717BE"/>
    <w:rsid w:val="0027237F"/>
    <w:rsid w:val="0027297A"/>
    <w:rsid w:val="0027347C"/>
    <w:rsid w:val="00273E19"/>
    <w:rsid w:val="00273F10"/>
    <w:rsid w:val="00274416"/>
    <w:rsid w:val="00274628"/>
    <w:rsid w:val="00275187"/>
    <w:rsid w:val="00275E9F"/>
    <w:rsid w:val="00276A9C"/>
    <w:rsid w:val="00276DDA"/>
    <w:rsid w:val="00277A0B"/>
    <w:rsid w:val="00281AB5"/>
    <w:rsid w:val="00281DAB"/>
    <w:rsid w:val="00282346"/>
    <w:rsid w:val="00283284"/>
    <w:rsid w:val="002835EF"/>
    <w:rsid w:val="002841AE"/>
    <w:rsid w:val="00284555"/>
    <w:rsid w:val="002847C1"/>
    <w:rsid w:val="00285C25"/>
    <w:rsid w:val="00286C12"/>
    <w:rsid w:val="00287804"/>
    <w:rsid w:val="00287811"/>
    <w:rsid w:val="00287823"/>
    <w:rsid w:val="00287B0A"/>
    <w:rsid w:val="0029046E"/>
    <w:rsid w:val="00290AE4"/>
    <w:rsid w:val="00291616"/>
    <w:rsid w:val="00291F6C"/>
    <w:rsid w:val="00292921"/>
    <w:rsid w:val="0029337A"/>
    <w:rsid w:val="00293D01"/>
    <w:rsid w:val="002949DE"/>
    <w:rsid w:val="002949DF"/>
    <w:rsid w:val="00294FAE"/>
    <w:rsid w:val="0029564F"/>
    <w:rsid w:val="002957C6"/>
    <w:rsid w:val="002957D3"/>
    <w:rsid w:val="002961C0"/>
    <w:rsid w:val="00296727"/>
    <w:rsid w:val="002968C9"/>
    <w:rsid w:val="002971F0"/>
    <w:rsid w:val="00297AFF"/>
    <w:rsid w:val="00297C50"/>
    <w:rsid w:val="002A026E"/>
    <w:rsid w:val="002A0621"/>
    <w:rsid w:val="002A08BA"/>
    <w:rsid w:val="002A090D"/>
    <w:rsid w:val="002A0FF3"/>
    <w:rsid w:val="002A16BA"/>
    <w:rsid w:val="002A252F"/>
    <w:rsid w:val="002A2981"/>
    <w:rsid w:val="002A29D9"/>
    <w:rsid w:val="002A2B02"/>
    <w:rsid w:val="002A37D4"/>
    <w:rsid w:val="002A3DC5"/>
    <w:rsid w:val="002A4408"/>
    <w:rsid w:val="002A4CFE"/>
    <w:rsid w:val="002A5759"/>
    <w:rsid w:val="002A7087"/>
    <w:rsid w:val="002A7437"/>
    <w:rsid w:val="002B0977"/>
    <w:rsid w:val="002B09D7"/>
    <w:rsid w:val="002B0FE7"/>
    <w:rsid w:val="002B124C"/>
    <w:rsid w:val="002B1875"/>
    <w:rsid w:val="002B3863"/>
    <w:rsid w:val="002B3991"/>
    <w:rsid w:val="002B3EFD"/>
    <w:rsid w:val="002B4924"/>
    <w:rsid w:val="002B5501"/>
    <w:rsid w:val="002B65D8"/>
    <w:rsid w:val="002B766C"/>
    <w:rsid w:val="002C14F8"/>
    <w:rsid w:val="002C1CA5"/>
    <w:rsid w:val="002C20A3"/>
    <w:rsid w:val="002C2351"/>
    <w:rsid w:val="002C2C76"/>
    <w:rsid w:val="002C3D8B"/>
    <w:rsid w:val="002C40E3"/>
    <w:rsid w:val="002C5707"/>
    <w:rsid w:val="002C7460"/>
    <w:rsid w:val="002C7621"/>
    <w:rsid w:val="002D1E63"/>
    <w:rsid w:val="002D31B7"/>
    <w:rsid w:val="002D35CD"/>
    <w:rsid w:val="002D3600"/>
    <w:rsid w:val="002D39DA"/>
    <w:rsid w:val="002D44E7"/>
    <w:rsid w:val="002D4638"/>
    <w:rsid w:val="002D46EE"/>
    <w:rsid w:val="002D504B"/>
    <w:rsid w:val="002D55F1"/>
    <w:rsid w:val="002D5C84"/>
    <w:rsid w:val="002D5FED"/>
    <w:rsid w:val="002D62A4"/>
    <w:rsid w:val="002D6873"/>
    <w:rsid w:val="002D71D8"/>
    <w:rsid w:val="002E0FF5"/>
    <w:rsid w:val="002E1BE7"/>
    <w:rsid w:val="002E281C"/>
    <w:rsid w:val="002E3491"/>
    <w:rsid w:val="002E3832"/>
    <w:rsid w:val="002E39EC"/>
    <w:rsid w:val="002E3F5E"/>
    <w:rsid w:val="002E3F8C"/>
    <w:rsid w:val="002E4A2B"/>
    <w:rsid w:val="002E57AE"/>
    <w:rsid w:val="002E7030"/>
    <w:rsid w:val="002F0363"/>
    <w:rsid w:val="002F0790"/>
    <w:rsid w:val="002F210B"/>
    <w:rsid w:val="002F2598"/>
    <w:rsid w:val="002F2A6E"/>
    <w:rsid w:val="002F2E73"/>
    <w:rsid w:val="002F2EF1"/>
    <w:rsid w:val="002F34CA"/>
    <w:rsid w:val="002F40E1"/>
    <w:rsid w:val="002F48F1"/>
    <w:rsid w:val="002F4B65"/>
    <w:rsid w:val="002F4EAA"/>
    <w:rsid w:val="002F6BF4"/>
    <w:rsid w:val="002F6C46"/>
    <w:rsid w:val="002F70B6"/>
    <w:rsid w:val="002F70FC"/>
    <w:rsid w:val="003006A7"/>
    <w:rsid w:val="003028F8"/>
    <w:rsid w:val="00302D35"/>
    <w:rsid w:val="00303693"/>
    <w:rsid w:val="00303B48"/>
    <w:rsid w:val="00303D28"/>
    <w:rsid w:val="003041C3"/>
    <w:rsid w:val="00305206"/>
    <w:rsid w:val="00305B84"/>
    <w:rsid w:val="00306515"/>
    <w:rsid w:val="003066D5"/>
    <w:rsid w:val="00307A86"/>
    <w:rsid w:val="00311D70"/>
    <w:rsid w:val="00311E64"/>
    <w:rsid w:val="003128A4"/>
    <w:rsid w:val="00312C46"/>
    <w:rsid w:val="00312CB6"/>
    <w:rsid w:val="00312E41"/>
    <w:rsid w:val="00313A3F"/>
    <w:rsid w:val="0031569F"/>
    <w:rsid w:val="0031589F"/>
    <w:rsid w:val="00315E0F"/>
    <w:rsid w:val="00316828"/>
    <w:rsid w:val="00317136"/>
    <w:rsid w:val="0032025E"/>
    <w:rsid w:val="00320C80"/>
    <w:rsid w:val="00321498"/>
    <w:rsid w:val="00321B59"/>
    <w:rsid w:val="0032224F"/>
    <w:rsid w:val="003240C0"/>
    <w:rsid w:val="00324274"/>
    <w:rsid w:val="00324B8D"/>
    <w:rsid w:val="0032635E"/>
    <w:rsid w:val="0032673D"/>
    <w:rsid w:val="00326981"/>
    <w:rsid w:val="00327211"/>
    <w:rsid w:val="00327DC1"/>
    <w:rsid w:val="00330758"/>
    <w:rsid w:val="00331AA8"/>
    <w:rsid w:val="00331BDB"/>
    <w:rsid w:val="003322A7"/>
    <w:rsid w:val="00332560"/>
    <w:rsid w:val="00332E65"/>
    <w:rsid w:val="00333853"/>
    <w:rsid w:val="00333AC9"/>
    <w:rsid w:val="00334107"/>
    <w:rsid w:val="003371CA"/>
    <w:rsid w:val="00340990"/>
    <w:rsid w:val="00341096"/>
    <w:rsid w:val="003418B2"/>
    <w:rsid w:val="003422D6"/>
    <w:rsid w:val="00342686"/>
    <w:rsid w:val="0034300D"/>
    <w:rsid w:val="00345434"/>
    <w:rsid w:val="003458EA"/>
    <w:rsid w:val="0034617F"/>
    <w:rsid w:val="0034696B"/>
    <w:rsid w:val="00346BC2"/>
    <w:rsid w:val="003475CC"/>
    <w:rsid w:val="00350783"/>
    <w:rsid w:val="00350D8F"/>
    <w:rsid w:val="00351516"/>
    <w:rsid w:val="0035184F"/>
    <w:rsid w:val="00353BD9"/>
    <w:rsid w:val="00353CFE"/>
    <w:rsid w:val="003544A3"/>
    <w:rsid w:val="00355FDC"/>
    <w:rsid w:val="003564BE"/>
    <w:rsid w:val="00356819"/>
    <w:rsid w:val="00357005"/>
    <w:rsid w:val="00357881"/>
    <w:rsid w:val="00357F9D"/>
    <w:rsid w:val="00360928"/>
    <w:rsid w:val="003615A1"/>
    <w:rsid w:val="003629C6"/>
    <w:rsid w:val="00363B75"/>
    <w:rsid w:val="00363E08"/>
    <w:rsid w:val="00364659"/>
    <w:rsid w:val="00364BD4"/>
    <w:rsid w:val="00364C3E"/>
    <w:rsid w:val="00364CA8"/>
    <w:rsid w:val="0036524C"/>
    <w:rsid w:val="003663B4"/>
    <w:rsid w:val="00366C25"/>
    <w:rsid w:val="00367065"/>
    <w:rsid w:val="00367BFC"/>
    <w:rsid w:val="0037082D"/>
    <w:rsid w:val="00371732"/>
    <w:rsid w:val="00372929"/>
    <w:rsid w:val="003741F8"/>
    <w:rsid w:val="00374715"/>
    <w:rsid w:val="00374A68"/>
    <w:rsid w:val="00375E38"/>
    <w:rsid w:val="00376400"/>
    <w:rsid w:val="00377026"/>
    <w:rsid w:val="003773EB"/>
    <w:rsid w:val="00377B04"/>
    <w:rsid w:val="00377CFD"/>
    <w:rsid w:val="00380774"/>
    <w:rsid w:val="00380933"/>
    <w:rsid w:val="003813F2"/>
    <w:rsid w:val="00381D3D"/>
    <w:rsid w:val="00382DA0"/>
    <w:rsid w:val="0038349D"/>
    <w:rsid w:val="00383BAD"/>
    <w:rsid w:val="00383ECA"/>
    <w:rsid w:val="003840BE"/>
    <w:rsid w:val="0038468A"/>
    <w:rsid w:val="0038501E"/>
    <w:rsid w:val="00385F97"/>
    <w:rsid w:val="00391F53"/>
    <w:rsid w:val="00392746"/>
    <w:rsid w:val="00392A59"/>
    <w:rsid w:val="00393AAC"/>
    <w:rsid w:val="00393DBC"/>
    <w:rsid w:val="00394B37"/>
    <w:rsid w:val="0039502D"/>
    <w:rsid w:val="003965A2"/>
    <w:rsid w:val="00396781"/>
    <w:rsid w:val="00396BD5"/>
    <w:rsid w:val="003A1D1B"/>
    <w:rsid w:val="003A206B"/>
    <w:rsid w:val="003A25D3"/>
    <w:rsid w:val="003A27CC"/>
    <w:rsid w:val="003A2DC6"/>
    <w:rsid w:val="003A33BE"/>
    <w:rsid w:val="003A3C18"/>
    <w:rsid w:val="003A40A2"/>
    <w:rsid w:val="003A6039"/>
    <w:rsid w:val="003A6159"/>
    <w:rsid w:val="003A6738"/>
    <w:rsid w:val="003A6ACB"/>
    <w:rsid w:val="003A6C2B"/>
    <w:rsid w:val="003A7E4A"/>
    <w:rsid w:val="003B0C45"/>
    <w:rsid w:val="003B10B5"/>
    <w:rsid w:val="003B4C1F"/>
    <w:rsid w:val="003B631B"/>
    <w:rsid w:val="003B649F"/>
    <w:rsid w:val="003B6BE7"/>
    <w:rsid w:val="003B6E9E"/>
    <w:rsid w:val="003B7D38"/>
    <w:rsid w:val="003B7E08"/>
    <w:rsid w:val="003C1287"/>
    <w:rsid w:val="003C1E5A"/>
    <w:rsid w:val="003C26C9"/>
    <w:rsid w:val="003C3D1E"/>
    <w:rsid w:val="003C4167"/>
    <w:rsid w:val="003C45F3"/>
    <w:rsid w:val="003C564D"/>
    <w:rsid w:val="003C5837"/>
    <w:rsid w:val="003D0307"/>
    <w:rsid w:val="003D3B2C"/>
    <w:rsid w:val="003D3FA5"/>
    <w:rsid w:val="003D43E1"/>
    <w:rsid w:val="003D4A13"/>
    <w:rsid w:val="003D4B03"/>
    <w:rsid w:val="003D6168"/>
    <w:rsid w:val="003D759E"/>
    <w:rsid w:val="003D7EE6"/>
    <w:rsid w:val="003E09C7"/>
    <w:rsid w:val="003E1200"/>
    <w:rsid w:val="003E229A"/>
    <w:rsid w:val="003E25FF"/>
    <w:rsid w:val="003E2BA0"/>
    <w:rsid w:val="003E2BA5"/>
    <w:rsid w:val="003E2CC2"/>
    <w:rsid w:val="003E2DFB"/>
    <w:rsid w:val="003E2DFE"/>
    <w:rsid w:val="003E38D1"/>
    <w:rsid w:val="003E4724"/>
    <w:rsid w:val="003E5B84"/>
    <w:rsid w:val="003E6258"/>
    <w:rsid w:val="003E7506"/>
    <w:rsid w:val="003E79C0"/>
    <w:rsid w:val="003F00CB"/>
    <w:rsid w:val="003F061B"/>
    <w:rsid w:val="003F078A"/>
    <w:rsid w:val="003F2615"/>
    <w:rsid w:val="003F2F8B"/>
    <w:rsid w:val="003F3E58"/>
    <w:rsid w:val="003F4E4A"/>
    <w:rsid w:val="003F54EE"/>
    <w:rsid w:val="003F619C"/>
    <w:rsid w:val="004002B9"/>
    <w:rsid w:val="004010AB"/>
    <w:rsid w:val="00402531"/>
    <w:rsid w:val="00403058"/>
    <w:rsid w:val="00403094"/>
    <w:rsid w:val="00403698"/>
    <w:rsid w:val="004040C3"/>
    <w:rsid w:val="004042C2"/>
    <w:rsid w:val="00404371"/>
    <w:rsid w:val="00404A64"/>
    <w:rsid w:val="00405546"/>
    <w:rsid w:val="00406A13"/>
    <w:rsid w:val="004071CC"/>
    <w:rsid w:val="004073D6"/>
    <w:rsid w:val="00410401"/>
    <w:rsid w:val="00411168"/>
    <w:rsid w:val="00411338"/>
    <w:rsid w:val="00411875"/>
    <w:rsid w:val="00411A9D"/>
    <w:rsid w:val="00411DAF"/>
    <w:rsid w:val="00412125"/>
    <w:rsid w:val="0041312A"/>
    <w:rsid w:val="00413304"/>
    <w:rsid w:val="00413F3E"/>
    <w:rsid w:val="00413FB9"/>
    <w:rsid w:val="004140F2"/>
    <w:rsid w:val="00414921"/>
    <w:rsid w:val="00414D9D"/>
    <w:rsid w:val="00415E51"/>
    <w:rsid w:val="00416076"/>
    <w:rsid w:val="00416DE8"/>
    <w:rsid w:val="00417A6B"/>
    <w:rsid w:val="00420948"/>
    <w:rsid w:val="00421384"/>
    <w:rsid w:val="00421906"/>
    <w:rsid w:val="00421B0A"/>
    <w:rsid w:val="00423677"/>
    <w:rsid w:val="004243EE"/>
    <w:rsid w:val="00425875"/>
    <w:rsid w:val="0042668B"/>
    <w:rsid w:val="0042687B"/>
    <w:rsid w:val="00426884"/>
    <w:rsid w:val="0042699C"/>
    <w:rsid w:val="00426FFC"/>
    <w:rsid w:val="004273A6"/>
    <w:rsid w:val="0042767B"/>
    <w:rsid w:val="0042781A"/>
    <w:rsid w:val="00430092"/>
    <w:rsid w:val="00430B0C"/>
    <w:rsid w:val="00430F67"/>
    <w:rsid w:val="00431237"/>
    <w:rsid w:val="00431503"/>
    <w:rsid w:val="00431554"/>
    <w:rsid w:val="004315B1"/>
    <w:rsid w:val="00431F94"/>
    <w:rsid w:val="00432D5F"/>
    <w:rsid w:val="00433710"/>
    <w:rsid w:val="00433B75"/>
    <w:rsid w:val="00433BC7"/>
    <w:rsid w:val="00434E00"/>
    <w:rsid w:val="00435B2E"/>
    <w:rsid w:val="004365C5"/>
    <w:rsid w:val="0043664D"/>
    <w:rsid w:val="00437061"/>
    <w:rsid w:val="00437A04"/>
    <w:rsid w:val="00437D65"/>
    <w:rsid w:val="00437F61"/>
    <w:rsid w:val="00441846"/>
    <w:rsid w:val="00441E0F"/>
    <w:rsid w:val="004431E6"/>
    <w:rsid w:val="00443B4A"/>
    <w:rsid w:val="00445D3E"/>
    <w:rsid w:val="004460D7"/>
    <w:rsid w:val="0044684E"/>
    <w:rsid w:val="004475E6"/>
    <w:rsid w:val="00447C97"/>
    <w:rsid w:val="00450307"/>
    <w:rsid w:val="0045146F"/>
    <w:rsid w:val="004516CF"/>
    <w:rsid w:val="004527C7"/>
    <w:rsid w:val="00453B38"/>
    <w:rsid w:val="00454261"/>
    <w:rsid w:val="0045495E"/>
    <w:rsid w:val="00454B6B"/>
    <w:rsid w:val="00460EF2"/>
    <w:rsid w:val="00461AEE"/>
    <w:rsid w:val="004621D6"/>
    <w:rsid w:val="00462903"/>
    <w:rsid w:val="00462CFC"/>
    <w:rsid w:val="00462FA0"/>
    <w:rsid w:val="004634EA"/>
    <w:rsid w:val="004639A9"/>
    <w:rsid w:val="0046427D"/>
    <w:rsid w:val="0046472D"/>
    <w:rsid w:val="00464924"/>
    <w:rsid w:val="00464DF3"/>
    <w:rsid w:val="004658FA"/>
    <w:rsid w:val="00465A5F"/>
    <w:rsid w:val="00465BA1"/>
    <w:rsid w:val="0046714E"/>
    <w:rsid w:val="004679AF"/>
    <w:rsid w:val="00467C69"/>
    <w:rsid w:val="004735E4"/>
    <w:rsid w:val="00473F5D"/>
    <w:rsid w:val="00474A29"/>
    <w:rsid w:val="00474CB9"/>
    <w:rsid w:val="00474E80"/>
    <w:rsid w:val="004754B9"/>
    <w:rsid w:val="004808BE"/>
    <w:rsid w:val="004812D5"/>
    <w:rsid w:val="00481541"/>
    <w:rsid w:val="00481D69"/>
    <w:rsid w:val="004849CA"/>
    <w:rsid w:val="004861F0"/>
    <w:rsid w:val="004864D0"/>
    <w:rsid w:val="004869FC"/>
    <w:rsid w:val="0048798D"/>
    <w:rsid w:val="00487B30"/>
    <w:rsid w:val="00487FE4"/>
    <w:rsid w:val="00490B4D"/>
    <w:rsid w:val="004914E5"/>
    <w:rsid w:val="004917DE"/>
    <w:rsid w:val="00492606"/>
    <w:rsid w:val="00492B27"/>
    <w:rsid w:val="00493598"/>
    <w:rsid w:val="00494939"/>
    <w:rsid w:val="004953ED"/>
    <w:rsid w:val="004954AA"/>
    <w:rsid w:val="0049586A"/>
    <w:rsid w:val="00497153"/>
    <w:rsid w:val="00497B83"/>
    <w:rsid w:val="004A1161"/>
    <w:rsid w:val="004A1FBF"/>
    <w:rsid w:val="004A2A97"/>
    <w:rsid w:val="004A2E16"/>
    <w:rsid w:val="004A6442"/>
    <w:rsid w:val="004A67EB"/>
    <w:rsid w:val="004B0B61"/>
    <w:rsid w:val="004B0F12"/>
    <w:rsid w:val="004B0FC5"/>
    <w:rsid w:val="004B271D"/>
    <w:rsid w:val="004B32C6"/>
    <w:rsid w:val="004B4C68"/>
    <w:rsid w:val="004B515D"/>
    <w:rsid w:val="004B55C9"/>
    <w:rsid w:val="004B5A0C"/>
    <w:rsid w:val="004B5AEC"/>
    <w:rsid w:val="004B5BA2"/>
    <w:rsid w:val="004B6421"/>
    <w:rsid w:val="004B6E18"/>
    <w:rsid w:val="004B7042"/>
    <w:rsid w:val="004B7399"/>
    <w:rsid w:val="004B75CF"/>
    <w:rsid w:val="004B75F4"/>
    <w:rsid w:val="004C01DD"/>
    <w:rsid w:val="004C3064"/>
    <w:rsid w:val="004C3560"/>
    <w:rsid w:val="004C3A7B"/>
    <w:rsid w:val="004C3E8E"/>
    <w:rsid w:val="004C45E5"/>
    <w:rsid w:val="004C5140"/>
    <w:rsid w:val="004C580F"/>
    <w:rsid w:val="004C5C9A"/>
    <w:rsid w:val="004C6276"/>
    <w:rsid w:val="004C714D"/>
    <w:rsid w:val="004C7341"/>
    <w:rsid w:val="004D087A"/>
    <w:rsid w:val="004D0C2B"/>
    <w:rsid w:val="004D1D6F"/>
    <w:rsid w:val="004D1ED7"/>
    <w:rsid w:val="004D1F55"/>
    <w:rsid w:val="004D45D1"/>
    <w:rsid w:val="004D5F72"/>
    <w:rsid w:val="004D6420"/>
    <w:rsid w:val="004D6CB0"/>
    <w:rsid w:val="004E0CBF"/>
    <w:rsid w:val="004E0F58"/>
    <w:rsid w:val="004E1032"/>
    <w:rsid w:val="004E16CE"/>
    <w:rsid w:val="004E1EFD"/>
    <w:rsid w:val="004E34AD"/>
    <w:rsid w:val="004E4BCA"/>
    <w:rsid w:val="004E4FD9"/>
    <w:rsid w:val="004E52A5"/>
    <w:rsid w:val="004E52C3"/>
    <w:rsid w:val="004E59A1"/>
    <w:rsid w:val="004E5D67"/>
    <w:rsid w:val="004E6C7D"/>
    <w:rsid w:val="004E6F74"/>
    <w:rsid w:val="004E7BD0"/>
    <w:rsid w:val="004F09DA"/>
    <w:rsid w:val="004F0AF4"/>
    <w:rsid w:val="004F0BF2"/>
    <w:rsid w:val="004F0CCC"/>
    <w:rsid w:val="004F1D16"/>
    <w:rsid w:val="004F2AF9"/>
    <w:rsid w:val="004F3942"/>
    <w:rsid w:val="004F3E48"/>
    <w:rsid w:val="004F58AA"/>
    <w:rsid w:val="004F5E71"/>
    <w:rsid w:val="004F65F3"/>
    <w:rsid w:val="004F75E9"/>
    <w:rsid w:val="005003A5"/>
    <w:rsid w:val="0050093D"/>
    <w:rsid w:val="00500D6E"/>
    <w:rsid w:val="0050143A"/>
    <w:rsid w:val="0050249C"/>
    <w:rsid w:val="00502B56"/>
    <w:rsid w:val="00502CD4"/>
    <w:rsid w:val="005034DF"/>
    <w:rsid w:val="00503D42"/>
    <w:rsid w:val="00504AE2"/>
    <w:rsid w:val="00504F55"/>
    <w:rsid w:val="00505071"/>
    <w:rsid w:val="005051A7"/>
    <w:rsid w:val="0050558F"/>
    <w:rsid w:val="0050670F"/>
    <w:rsid w:val="005067A5"/>
    <w:rsid w:val="005067CF"/>
    <w:rsid w:val="005070D7"/>
    <w:rsid w:val="00507931"/>
    <w:rsid w:val="00507A23"/>
    <w:rsid w:val="00507ED8"/>
    <w:rsid w:val="0051334D"/>
    <w:rsid w:val="005148DD"/>
    <w:rsid w:val="00514F32"/>
    <w:rsid w:val="005150F9"/>
    <w:rsid w:val="00515253"/>
    <w:rsid w:val="005173FB"/>
    <w:rsid w:val="0052060E"/>
    <w:rsid w:val="00520D34"/>
    <w:rsid w:val="005219ED"/>
    <w:rsid w:val="00522B8C"/>
    <w:rsid w:val="005231A7"/>
    <w:rsid w:val="00524253"/>
    <w:rsid w:val="00524285"/>
    <w:rsid w:val="0052464A"/>
    <w:rsid w:val="00524D1D"/>
    <w:rsid w:val="00525511"/>
    <w:rsid w:val="00527859"/>
    <w:rsid w:val="005305A5"/>
    <w:rsid w:val="00530B73"/>
    <w:rsid w:val="00530C6C"/>
    <w:rsid w:val="00531559"/>
    <w:rsid w:val="005322E2"/>
    <w:rsid w:val="00532B6B"/>
    <w:rsid w:val="00535160"/>
    <w:rsid w:val="005351F4"/>
    <w:rsid w:val="00535ADC"/>
    <w:rsid w:val="00535DC8"/>
    <w:rsid w:val="0053773B"/>
    <w:rsid w:val="0054032D"/>
    <w:rsid w:val="00540BE3"/>
    <w:rsid w:val="005415D4"/>
    <w:rsid w:val="00541CF7"/>
    <w:rsid w:val="00541D5E"/>
    <w:rsid w:val="00542000"/>
    <w:rsid w:val="00542577"/>
    <w:rsid w:val="00544965"/>
    <w:rsid w:val="00544E1A"/>
    <w:rsid w:val="00545B9F"/>
    <w:rsid w:val="005463FD"/>
    <w:rsid w:val="00547253"/>
    <w:rsid w:val="005477EC"/>
    <w:rsid w:val="005506C5"/>
    <w:rsid w:val="00553172"/>
    <w:rsid w:val="00556296"/>
    <w:rsid w:val="0055729C"/>
    <w:rsid w:val="00557E3C"/>
    <w:rsid w:val="00560BE5"/>
    <w:rsid w:val="00561616"/>
    <w:rsid w:val="00564214"/>
    <w:rsid w:val="00564CF8"/>
    <w:rsid w:val="00565009"/>
    <w:rsid w:val="00565229"/>
    <w:rsid w:val="0056565E"/>
    <w:rsid w:val="0056635C"/>
    <w:rsid w:val="0056639E"/>
    <w:rsid w:val="005664D2"/>
    <w:rsid w:val="005668DF"/>
    <w:rsid w:val="00566B73"/>
    <w:rsid w:val="00566E73"/>
    <w:rsid w:val="00567653"/>
    <w:rsid w:val="00570719"/>
    <w:rsid w:val="00571398"/>
    <w:rsid w:val="00571DF2"/>
    <w:rsid w:val="00571E2D"/>
    <w:rsid w:val="00571E52"/>
    <w:rsid w:val="00572CFF"/>
    <w:rsid w:val="00572EBD"/>
    <w:rsid w:val="00574802"/>
    <w:rsid w:val="0057497B"/>
    <w:rsid w:val="0057501D"/>
    <w:rsid w:val="00575631"/>
    <w:rsid w:val="005756CB"/>
    <w:rsid w:val="005801C0"/>
    <w:rsid w:val="00580822"/>
    <w:rsid w:val="005818D8"/>
    <w:rsid w:val="00582009"/>
    <w:rsid w:val="0058272C"/>
    <w:rsid w:val="005836AA"/>
    <w:rsid w:val="0058440F"/>
    <w:rsid w:val="00584B6E"/>
    <w:rsid w:val="00584D61"/>
    <w:rsid w:val="00585076"/>
    <w:rsid w:val="005868BC"/>
    <w:rsid w:val="00586945"/>
    <w:rsid w:val="005871C7"/>
    <w:rsid w:val="00587DEA"/>
    <w:rsid w:val="0059032D"/>
    <w:rsid w:val="005911F1"/>
    <w:rsid w:val="0059227A"/>
    <w:rsid w:val="00592536"/>
    <w:rsid w:val="00592645"/>
    <w:rsid w:val="00592C10"/>
    <w:rsid w:val="00593586"/>
    <w:rsid w:val="0059384C"/>
    <w:rsid w:val="005947CA"/>
    <w:rsid w:val="00595647"/>
    <w:rsid w:val="00595ECF"/>
    <w:rsid w:val="00596EC5"/>
    <w:rsid w:val="005979F5"/>
    <w:rsid w:val="00597C9D"/>
    <w:rsid w:val="005A23A7"/>
    <w:rsid w:val="005A272A"/>
    <w:rsid w:val="005A30B8"/>
    <w:rsid w:val="005A345F"/>
    <w:rsid w:val="005A3522"/>
    <w:rsid w:val="005A400A"/>
    <w:rsid w:val="005A4416"/>
    <w:rsid w:val="005A46C9"/>
    <w:rsid w:val="005A54C6"/>
    <w:rsid w:val="005A5612"/>
    <w:rsid w:val="005A5676"/>
    <w:rsid w:val="005A5C44"/>
    <w:rsid w:val="005A60E9"/>
    <w:rsid w:val="005A6BFC"/>
    <w:rsid w:val="005A6D80"/>
    <w:rsid w:val="005A7506"/>
    <w:rsid w:val="005A783E"/>
    <w:rsid w:val="005A7FB7"/>
    <w:rsid w:val="005B0232"/>
    <w:rsid w:val="005B039D"/>
    <w:rsid w:val="005B1365"/>
    <w:rsid w:val="005B13B7"/>
    <w:rsid w:val="005B1661"/>
    <w:rsid w:val="005B1A07"/>
    <w:rsid w:val="005B1C12"/>
    <w:rsid w:val="005B2017"/>
    <w:rsid w:val="005B22D0"/>
    <w:rsid w:val="005B2599"/>
    <w:rsid w:val="005B2B80"/>
    <w:rsid w:val="005B2D7B"/>
    <w:rsid w:val="005B2E6F"/>
    <w:rsid w:val="005B333E"/>
    <w:rsid w:val="005B4905"/>
    <w:rsid w:val="005B4980"/>
    <w:rsid w:val="005B53C2"/>
    <w:rsid w:val="005B54B6"/>
    <w:rsid w:val="005B5D50"/>
    <w:rsid w:val="005B632A"/>
    <w:rsid w:val="005B7036"/>
    <w:rsid w:val="005B74C3"/>
    <w:rsid w:val="005B7D17"/>
    <w:rsid w:val="005C0AEE"/>
    <w:rsid w:val="005C1559"/>
    <w:rsid w:val="005C1902"/>
    <w:rsid w:val="005C1963"/>
    <w:rsid w:val="005C20AD"/>
    <w:rsid w:val="005C2A5D"/>
    <w:rsid w:val="005C3A06"/>
    <w:rsid w:val="005C3EDB"/>
    <w:rsid w:val="005C4234"/>
    <w:rsid w:val="005C4D1C"/>
    <w:rsid w:val="005C53B0"/>
    <w:rsid w:val="005C5592"/>
    <w:rsid w:val="005C57A4"/>
    <w:rsid w:val="005C5EDE"/>
    <w:rsid w:val="005C6B8A"/>
    <w:rsid w:val="005C797F"/>
    <w:rsid w:val="005D1AAF"/>
    <w:rsid w:val="005D1D74"/>
    <w:rsid w:val="005D266A"/>
    <w:rsid w:val="005D3089"/>
    <w:rsid w:val="005D38D0"/>
    <w:rsid w:val="005D45CE"/>
    <w:rsid w:val="005D4811"/>
    <w:rsid w:val="005D612C"/>
    <w:rsid w:val="005D77AF"/>
    <w:rsid w:val="005D78E8"/>
    <w:rsid w:val="005D793C"/>
    <w:rsid w:val="005D7BB9"/>
    <w:rsid w:val="005E05BC"/>
    <w:rsid w:val="005E159D"/>
    <w:rsid w:val="005E15C6"/>
    <w:rsid w:val="005E209B"/>
    <w:rsid w:val="005E2895"/>
    <w:rsid w:val="005E308C"/>
    <w:rsid w:val="005E42E4"/>
    <w:rsid w:val="005E522C"/>
    <w:rsid w:val="005E5980"/>
    <w:rsid w:val="005E5E5B"/>
    <w:rsid w:val="005E69E4"/>
    <w:rsid w:val="005E6B4D"/>
    <w:rsid w:val="005E731B"/>
    <w:rsid w:val="005E7E1D"/>
    <w:rsid w:val="005F012C"/>
    <w:rsid w:val="005F01C2"/>
    <w:rsid w:val="005F0BEC"/>
    <w:rsid w:val="005F0F0F"/>
    <w:rsid w:val="005F1C66"/>
    <w:rsid w:val="005F1CA9"/>
    <w:rsid w:val="005F20A7"/>
    <w:rsid w:val="005F37EC"/>
    <w:rsid w:val="005F4126"/>
    <w:rsid w:val="005F41BB"/>
    <w:rsid w:val="005F4438"/>
    <w:rsid w:val="005F4B97"/>
    <w:rsid w:val="005F5CB6"/>
    <w:rsid w:val="005F5CBF"/>
    <w:rsid w:val="005F603B"/>
    <w:rsid w:val="005F649A"/>
    <w:rsid w:val="005F740C"/>
    <w:rsid w:val="005F7C42"/>
    <w:rsid w:val="00600338"/>
    <w:rsid w:val="00600430"/>
    <w:rsid w:val="00601AB6"/>
    <w:rsid w:val="0060238B"/>
    <w:rsid w:val="00603407"/>
    <w:rsid w:val="00603782"/>
    <w:rsid w:val="006040C9"/>
    <w:rsid w:val="00604821"/>
    <w:rsid w:val="006050B6"/>
    <w:rsid w:val="0060557D"/>
    <w:rsid w:val="00605D03"/>
    <w:rsid w:val="00605F4B"/>
    <w:rsid w:val="006069C0"/>
    <w:rsid w:val="0060785F"/>
    <w:rsid w:val="00610277"/>
    <w:rsid w:val="006102CD"/>
    <w:rsid w:val="00610556"/>
    <w:rsid w:val="0061093B"/>
    <w:rsid w:val="00612983"/>
    <w:rsid w:val="006136DE"/>
    <w:rsid w:val="00613A0D"/>
    <w:rsid w:val="006140C9"/>
    <w:rsid w:val="006147FA"/>
    <w:rsid w:val="00614A95"/>
    <w:rsid w:val="006155F3"/>
    <w:rsid w:val="00615A3E"/>
    <w:rsid w:val="0061673F"/>
    <w:rsid w:val="00617323"/>
    <w:rsid w:val="00620211"/>
    <w:rsid w:val="0062089F"/>
    <w:rsid w:val="0062092D"/>
    <w:rsid w:val="00620E27"/>
    <w:rsid w:val="00620EF4"/>
    <w:rsid w:val="006214F2"/>
    <w:rsid w:val="00621D93"/>
    <w:rsid w:val="00622BEC"/>
    <w:rsid w:val="00622CC3"/>
    <w:rsid w:val="00622F8B"/>
    <w:rsid w:val="00623445"/>
    <w:rsid w:val="00623490"/>
    <w:rsid w:val="00623766"/>
    <w:rsid w:val="00623960"/>
    <w:rsid w:val="006239B0"/>
    <w:rsid w:val="0062443F"/>
    <w:rsid w:val="006262FA"/>
    <w:rsid w:val="00627957"/>
    <w:rsid w:val="00630121"/>
    <w:rsid w:val="006305F2"/>
    <w:rsid w:val="00631081"/>
    <w:rsid w:val="00631B8F"/>
    <w:rsid w:val="00631D13"/>
    <w:rsid w:val="0063239B"/>
    <w:rsid w:val="0063297F"/>
    <w:rsid w:val="00634762"/>
    <w:rsid w:val="00634919"/>
    <w:rsid w:val="006352E7"/>
    <w:rsid w:val="006372E9"/>
    <w:rsid w:val="00637500"/>
    <w:rsid w:val="00637687"/>
    <w:rsid w:val="00637754"/>
    <w:rsid w:val="00642072"/>
    <w:rsid w:val="00642970"/>
    <w:rsid w:val="006436B7"/>
    <w:rsid w:val="006444C4"/>
    <w:rsid w:val="00644E92"/>
    <w:rsid w:val="00645664"/>
    <w:rsid w:val="00645D4C"/>
    <w:rsid w:val="00646307"/>
    <w:rsid w:val="0064692A"/>
    <w:rsid w:val="006477ED"/>
    <w:rsid w:val="00647E79"/>
    <w:rsid w:val="0065181A"/>
    <w:rsid w:val="00652252"/>
    <w:rsid w:val="006529DA"/>
    <w:rsid w:val="00652EC5"/>
    <w:rsid w:val="00653805"/>
    <w:rsid w:val="00654184"/>
    <w:rsid w:val="006542EC"/>
    <w:rsid w:val="006547A8"/>
    <w:rsid w:val="00654AD7"/>
    <w:rsid w:val="006557DA"/>
    <w:rsid w:val="00655B78"/>
    <w:rsid w:val="0065620A"/>
    <w:rsid w:val="0065630F"/>
    <w:rsid w:val="00656C1D"/>
    <w:rsid w:val="00657286"/>
    <w:rsid w:val="0065730B"/>
    <w:rsid w:val="00660CA3"/>
    <w:rsid w:val="00662EB3"/>
    <w:rsid w:val="00663CA9"/>
    <w:rsid w:val="00663E4B"/>
    <w:rsid w:val="00664193"/>
    <w:rsid w:val="00664639"/>
    <w:rsid w:val="006648B2"/>
    <w:rsid w:val="0066644C"/>
    <w:rsid w:val="00667523"/>
    <w:rsid w:val="00670ED9"/>
    <w:rsid w:val="006710A5"/>
    <w:rsid w:val="006712E6"/>
    <w:rsid w:val="00672639"/>
    <w:rsid w:val="006727D5"/>
    <w:rsid w:val="00674043"/>
    <w:rsid w:val="00674D1C"/>
    <w:rsid w:val="00674FD6"/>
    <w:rsid w:val="00675291"/>
    <w:rsid w:val="00675BB2"/>
    <w:rsid w:val="00676830"/>
    <w:rsid w:val="00676C0E"/>
    <w:rsid w:val="00676E7C"/>
    <w:rsid w:val="0067771A"/>
    <w:rsid w:val="0067787B"/>
    <w:rsid w:val="00680AB3"/>
    <w:rsid w:val="00680D50"/>
    <w:rsid w:val="00680D79"/>
    <w:rsid w:val="00681748"/>
    <w:rsid w:val="00682637"/>
    <w:rsid w:val="006827A5"/>
    <w:rsid w:val="00682871"/>
    <w:rsid w:val="00683FD4"/>
    <w:rsid w:val="0068488B"/>
    <w:rsid w:val="006848BF"/>
    <w:rsid w:val="00685107"/>
    <w:rsid w:val="0068523E"/>
    <w:rsid w:val="0068582E"/>
    <w:rsid w:val="0068682E"/>
    <w:rsid w:val="006876EF"/>
    <w:rsid w:val="00687E7E"/>
    <w:rsid w:val="00690820"/>
    <w:rsid w:val="00690845"/>
    <w:rsid w:val="00690D78"/>
    <w:rsid w:val="0069224B"/>
    <w:rsid w:val="00692E4C"/>
    <w:rsid w:val="00694757"/>
    <w:rsid w:val="00694B1C"/>
    <w:rsid w:val="006951E6"/>
    <w:rsid w:val="00695318"/>
    <w:rsid w:val="00695BDD"/>
    <w:rsid w:val="00695FA3"/>
    <w:rsid w:val="0069606C"/>
    <w:rsid w:val="0069612D"/>
    <w:rsid w:val="006A07A1"/>
    <w:rsid w:val="006A0BA4"/>
    <w:rsid w:val="006A1DCA"/>
    <w:rsid w:val="006A30A5"/>
    <w:rsid w:val="006A5487"/>
    <w:rsid w:val="006A57CA"/>
    <w:rsid w:val="006A59A3"/>
    <w:rsid w:val="006A5B96"/>
    <w:rsid w:val="006A5F86"/>
    <w:rsid w:val="006A6206"/>
    <w:rsid w:val="006A6F5C"/>
    <w:rsid w:val="006A7AD6"/>
    <w:rsid w:val="006B010C"/>
    <w:rsid w:val="006B106C"/>
    <w:rsid w:val="006B11CB"/>
    <w:rsid w:val="006B1859"/>
    <w:rsid w:val="006B2444"/>
    <w:rsid w:val="006B2C6B"/>
    <w:rsid w:val="006B2F0B"/>
    <w:rsid w:val="006B3B6A"/>
    <w:rsid w:val="006B42A9"/>
    <w:rsid w:val="006B5251"/>
    <w:rsid w:val="006B546D"/>
    <w:rsid w:val="006B5B96"/>
    <w:rsid w:val="006B5C0A"/>
    <w:rsid w:val="006B603C"/>
    <w:rsid w:val="006B663C"/>
    <w:rsid w:val="006B786C"/>
    <w:rsid w:val="006B792D"/>
    <w:rsid w:val="006C047B"/>
    <w:rsid w:val="006C0E15"/>
    <w:rsid w:val="006C1088"/>
    <w:rsid w:val="006C184A"/>
    <w:rsid w:val="006C203B"/>
    <w:rsid w:val="006C26A4"/>
    <w:rsid w:val="006C2FEA"/>
    <w:rsid w:val="006C3EE4"/>
    <w:rsid w:val="006C50F7"/>
    <w:rsid w:val="006C574A"/>
    <w:rsid w:val="006C5B00"/>
    <w:rsid w:val="006C5F2D"/>
    <w:rsid w:val="006C6108"/>
    <w:rsid w:val="006C677C"/>
    <w:rsid w:val="006C69EF"/>
    <w:rsid w:val="006D0AB2"/>
    <w:rsid w:val="006D1E27"/>
    <w:rsid w:val="006D23A5"/>
    <w:rsid w:val="006D2D80"/>
    <w:rsid w:val="006D3A6B"/>
    <w:rsid w:val="006D5E45"/>
    <w:rsid w:val="006D626D"/>
    <w:rsid w:val="006D73C9"/>
    <w:rsid w:val="006D7820"/>
    <w:rsid w:val="006E1B2D"/>
    <w:rsid w:val="006E2D8F"/>
    <w:rsid w:val="006E3246"/>
    <w:rsid w:val="006E39BD"/>
    <w:rsid w:val="006E4030"/>
    <w:rsid w:val="006E4386"/>
    <w:rsid w:val="006E4610"/>
    <w:rsid w:val="006E5602"/>
    <w:rsid w:val="006E5B68"/>
    <w:rsid w:val="006E62A3"/>
    <w:rsid w:val="006E6C13"/>
    <w:rsid w:val="006E6C14"/>
    <w:rsid w:val="006F1777"/>
    <w:rsid w:val="006F1EEF"/>
    <w:rsid w:val="006F247D"/>
    <w:rsid w:val="006F34D9"/>
    <w:rsid w:val="006F3D81"/>
    <w:rsid w:val="006F3EC9"/>
    <w:rsid w:val="006F6CF2"/>
    <w:rsid w:val="006F779D"/>
    <w:rsid w:val="00700078"/>
    <w:rsid w:val="00700D6A"/>
    <w:rsid w:val="00700DEF"/>
    <w:rsid w:val="00701E11"/>
    <w:rsid w:val="007020B6"/>
    <w:rsid w:val="00703161"/>
    <w:rsid w:val="00703596"/>
    <w:rsid w:val="00703E46"/>
    <w:rsid w:val="00704AB7"/>
    <w:rsid w:val="007075D6"/>
    <w:rsid w:val="007078D1"/>
    <w:rsid w:val="0071108B"/>
    <w:rsid w:val="00714811"/>
    <w:rsid w:val="007148E4"/>
    <w:rsid w:val="0071527A"/>
    <w:rsid w:val="0071655C"/>
    <w:rsid w:val="007170E9"/>
    <w:rsid w:val="00720860"/>
    <w:rsid w:val="007219FB"/>
    <w:rsid w:val="007220DD"/>
    <w:rsid w:val="007228A9"/>
    <w:rsid w:val="00722F51"/>
    <w:rsid w:val="00723159"/>
    <w:rsid w:val="00723ADB"/>
    <w:rsid w:val="00723DCD"/>
    <w:rsid w:val="00723FC7"/>
    <w:rsid w:val="00724C00"/>
    <w:rsid w:val="00724FF3"/>
    <w:rsid w:val="0072693C"/>
    <w:rsid w:val="00726E1B"/>
    <w:rsid w:val="00726F1D"/>
    <w:rsid w:val="007271D2"/>
    <w:rsid w:val="00730484"/>
    <w:rsid w:val="00730D69"/>
    <w:rsid w:val="00731683"/>
    <w:rsid w:val="00732273"/>
    <w:rsid w:val="00732D41"/>
    <w:rsid w:val="00732D66"/>
    <w:rsid w:val="00732E64"/>
    <w:rsid w:val="007335FA"/>
    <w:rsid w:val="00733E4C"/>
    <w:rsid w:val="00734266"/>
    <w:rsid w:val="00734AED"/>
    <w:rsid w:val="007367EA"/>
    <w:rsid w:val="007369FF"/>
    <w:rsid w:val="00736FA1"/>
    <w:rsid w:val="00737012"/>
    <w:rsid w:val="00740430"/>
    <w:rsid w:val="00740B8C"/>
    <w:rsid w:val="00740C93"/>
    <w:rsid w:val="00740CC8"/>
    <w:rsid w:val="00741BAA"/>
    <w:rsid w:val="00741BFF"/>
    <w:rsid w:val="00742E23"/>
    <w:rsid w:val="007459B6"/>
    <w:rsid w:val="00745BDF"/>
    <w:rsid w:val="00745E9C"/>
    <w:rsid w:val="00745EE7"/>
    <w:rsid w:val="00745F00"/>
    <w:rsid w:val="00746110"/>
    <w:rsid w:val="00746D56"/>
    <w:rsid w:val="00746D67"/>
    <w:rsid w:val="00746E81"/>
    <w:rsid w:val="00747813"/>
    <w:rsid w:val="00747C6C"/>
    <w:rsid w:val="00747E35"/>
    <w:rsid w:val="00750E69"/>
    <w:rsid w:val="0075156F"/>
    <w:rsid w:val="007521E8"/>
    <w:rsid w:val="00753B34"/>
    <w:rsid w:val="00754070"/>
    <w:rsid w:val="007549DC"/>
    <w:rsid w:val="00754A9F"/>
    <w:rsid w:val="00755034"/>
    <w:rsid w:val="0075633B"/>
    <w:rsid w:val="007605B5"/>
    <w:rsid w:val="00762101"/>
    <w:rsid w:val="0076355D"/>
    <w:rsid w:val="007635C7"/>
    <w:rsid w:val="00763FAD"/>
    <w:rsid w:val="007645E6"/>
    <w:rsid w:val="0076504E"/>
    <w:rsid w:val="00765124"/>
    <w:rsid w:val="007659DF"/>
    <w:rsid w:val="00766F92"/>
    <w:rsid w:val="007679D2"/>
    <w:rsid w:val="00767E4A"/>
    <w:rsid w:val="0077020C"/>
    <w:rsid w:val="00770BFD"/>
    <w:rsid w:val="00772503"/>
    <w:rsid w:val="007736EC"/>
    <w:rsid w:val="00774117"/>
    <w:rsid w:val="00774280"/>
    <w:rsid w:val="0077452F"/>
    <w:rsid w:val="0077461E"/>
    <w:rsid w:val="00774899"/>
    <w:rsid w:val="00774958"/>
    <w:rsid w:val="00775931"/>
    <w:rsid w:val="00775ECE"/>
    <w:rsid w:val="00775F60"/>
    <w:rsid w:val="00776811"/>
    <w:rsid w:val="0077689A"/>
    <w:rsid w:val="00777A74"/>
    <w:rsid w:val="00777AAE"/>
    <w:rsid w:val="0078018F"/>
    <w:rsid w:val="007803E4"/>
    <w:rsid w:val="0078213A"/>
    <w:rsid w:val="00782720"/>
    <w:rsid w:val="00782D6A"/>
    <w:rsid w:val="00784322"/>
    <w:rsid w:val="00784E0C"/>
    <w:rsid w:val="00785376"/>
    <w:rsid w:val="007856E1"/>
    <w:rsid w:val="00786227"/>
    <w:rsid w:val="007865DE"/>
    <w:rsid w:val="00787BCD"/>
    <w:rsid w:val="00790087"/>
    <w:rsid w:val="0079067A"/>
    <w:rsid w:val="007912B5"/>
    <w:rsid w:val="0079138D"/>
    <w:rsid w:val="007923D8"/>
    <w:rsid w:val="007929B1"/>
    <w:rsid w:val="00793A65"/>
    <w:rsid w:val="00793E3F"/>
    <w:rsid w:val="007940E3"/>
    <w:rsid w:val="007941C9"/>
    <w:rsid w:val="0079538F"/>
    <w:rsid w:val="00795CA9"/>
    <w:rsid w:val="00797E13"/>
    <w:rsid w:val="007A032E"/>
    <w:rsid w:val="007A0794"/>
    <w:rsid w:val="007A07C2"/>
    <w:rsid w:val="007A1018"/>
    <w:rsid w:val="007A1299"/>
    <w:rsid w:val="007A1CB6"/>
    <w:rsid w:val="007A20AC"/>
    <w:rsid w:val="007A2514"/>
    <w:rsid w:val="007A2932"/>
    <w:rsid w:val="007A2A07"/>
    <w:rsid w:val="007A2B8B"/>
    <w:rsid w:val="007A2F01"/>
    <w:rsid w:val="007A34DF"/>
    <w:rsid w:val="007A3772"/>
    <w:rsid w:val="007A4CBC"/>
    <w:rsid w:val="007A53A8"/>
    <w:rsid w:val="007A5EFA"/>
    <w:rsid w:val="007A622E"/>
    <w:rsid w:val="007A66FF"/>
    <w:rsid w:val="007A7028"/>
    <w:rsid w:val="007B02EE"/>
    <w:rsid w:val="007B19C6"/>
    <w:rsid w:val="007B1B78"/>
    <w:rsid w:val="007B36EE"/>
    <w:rsid w:val="007B3AF3"/>
    <w:rsid w:val="007B484D"/>
    <w:rsid w:val="007B4CD3"/>
    <w:rsid w:val="007B555A"/>
    <w:rsid w:val="007B5B02"/>
    <w:rsid w:val="007B7659"/>
    <w:rsid w:val="007B7769"/>
    <w:rsid w:val="007B7A88"/>
    <w:rsid w:val="007C12FF"/>
    <w:rsid w:val="007C168E"/>
    <w:rsid w:val="007C1EB7"/>
    <w:rsid w:val="007C1FD5"/>
    <w:rsid w:val="007C2040"/>
    <w:rsid w:val="007C2EDB"/>
    <w:rsid w:val="007C31ED"/>
    <w:rsid w:val="007C348F"/>
    <w:rsid w:val="007C4644"/>
    <w:rsid w:val="007C5815"/>
    <w:rsid w:val="007C5F32"/>
    <w:rsid w:val="007C74F5"/>
    <w:rsid w:val="007C7E38"/>
    <w:rsid w:val="007D0001"/>
    <w:rsid w:val="007D040E"/>
    <w:rsid w:val="007D12DC"/>
    <w:rsid w:val="007D1DB7"/>
    <w:rsid w:val="007D2831"/>
    <w:rsid w:val="007D3F02"/>
    <w:rsid w:val="007D408B"/>
    <w:rsid w:val="007D4308"/>
    <w:rsid w:val="007D44AF"/>
    <w:rsid w:val="007D4AFD"/>
    <w:rsid w:val="007D50A1"/>
    <w:rsid w:val="007D535B"/>
    <w:rsid w:val="007D7615"/>
    <w:rsid w:val="007D7F31"/>
    <w:rsid w:val="007E096A"/>
    <w:rsid w:val="007E0DFE"/>
    <w:rsid w:val="007E0E3C"/>
    <w:rsid w:val="007E0E79"/>
    <w:rsid w:val="007E13EA"/>
    <w:rsid w:val="007E17C4"/>
    <w:rsid w:val="007E2586"/>
    <w:rsid w:val="007E3F52"/>
    <w:rsid w:val="007E4421"/>
    <w:rsid w:val="007E491A"/>
    <w:rsid w:val="007E6B4B"/>
    <w:rsid w:val="007F1474"/>
    <w:rsid w:val="007F16C8"/>
    <w:rsid w:val="007F3699"/>
    <w:rsid w:val="007F3A25"/>
    <w:rsid w:val="007F3CB3"/>
    <w:rsid w:val="007F3F39"/>
    <w:rsid w:val="007F40AD"/>
    <w:rsid w:val="007F5412"/>
    <w:rsid w:val="007F59AD"/>
    <w:rsid w:val="007F6422"/>
    <w:rsid w:val="007F6CC8"/>
    <w:rsid w:val="007F7382"/>
    <w:rsid w:val="007F7FB8"/>
    <w:rsid w:val="00801334"/>
    <w:rsid w:val="008017B7"/>
    <w:rsid w:val="00801DF7"/>
    <w:rsid w:val="00802D3E"/>
    <w:rsid w:val="00803EDE"/>
    <w:rsid w:val="008044DC"/>
    <w:rsid w:val="00804A6F"/>
    <w:rsid w:val="00804E6C"/>
    <w:rsid w:val="00805830"/>
    <w:rsid w:val="00805C28"/>
    <w:rsid w:val="00806A71"/>
    <w:rsid w:val="00806FDD"/>
    <w:rsid w:val="0080780D"/>
    <w:rsid w:val="008102C8"/>
    <w:rsid w:val="00810918"/>
    <w:rsid w:val="00810FBB"/>
    <w:rsid w:val="00811834"/>
    <w:rsid w:val="00811934"/>
    <w:rsid w:val="00811B1C"/>
    <w:rsid w:val="008126E5"/>
    <w:rsid w:val="00813070"/>
    <w:rsid w:val="00813942"/>
    <w:rsid w:val="00814094"/>
    <w:rsid w:val="00815D7F"/>
    <w:rsid w:val="00816EC0"/>
    <w:rsid w:val="008178BB"/>
    <w:rsid w:val="00817996"/>
    <w:rsid w:val="00817CAA"/>
    <w:rsid w:val="00820352"/>
    <w:rsid w:val="008207F5"/>
    <w:rsid w:val="00820839"/>
    <w:rsid w:val="00820C42"/>
    <w:rsid w:val="00820DB4"/>
    <w:rsid w:val="008227A5"/>
    <w:rsid w:val="00822B43"/>
    <w:rsid w:val="00823265"/>
    <w:rsid w:val="00823A7F"/>
    <w:rsid w:val="00823C38"/>
    <w:rsid w:val="00824C19"/>
    <w:rsid w:val="00824E0D"/>
    <w:rsid w:val="00825294"/>
    <w:rsid w:val="00825825"/>
    <w:rsid w:val="008265A2"/>
    <w:rsid w:val="008273C6"/>
    <w:rsid w:val="0083093F"/>
    <w:rsid w:val="00830F9A"/>
    <w:rsid w:val="008315F4"/>
    <w:rsid w:val="00831C81"/>
    <w:rsid w:val="00831D59"/>
    <w:rsid w:val="0083270F"/>
    <w:rsid w:val="00832A28"/>
    <w:rsid w:val="00832CA2"/>
    <w:rsid w:val="00833831"/>
    <w:rsid w:val="00834A99"/>
    <w:rsid w:val="00834C07"/>
    <w:rsid w:val="00835F7E"/>
    <w:rsid w:val="008360A6"/>
    <w:rsid w:val="00836936"/>
    <w:rsid w:val="00837EFD"/>
    <w:rsid w:val="00842648"/>
    <w:rsid w:val="00842798"/>
    <w:rsid w:val="00842E89"/>
    <w:rsid w:val="00843607"/>
    <w:rsid w:val="00843E9D"/>
    <w:rsid w:val="0084406A"/>
    <w:rsid w:val="00844A94"/>
    <w:rsid w:val="008457C5"/>
    <w:rsid w:val="00846D8F"/>
    <w:rsid w:val="00850869"/>
    <w:rsid w:val="0085089C"/>
    <w:rsid w:val="00850BAC"/>
    <w:rsid w:val="008515CD"/>
    <w:rsid w:val="00851B9C"/>
    <w:rsid w:val="00852600"/>
    <w:rsid w:val="008526C8"/>
    <w:rsid w:val="008530C1"/>
    <w:rsid w:val="0085333A"/>
    <w:rsid w:val="008538B9"/>
    <w:rsid w:val="0085390C"/>
    <w:rsid w:val="00854987"/>
    <w:rsid w:val="00854B89"/>
    <w:rsid w:val="00854E24"/>
    <w:rsid w:val="008552E1"/>
    <w:rsid w:val="00855A6F"/>
    <w:rsid w:val="0085675A"/>
    <w:rsid w:val="008572DB"/>
    <w:rsid w:val="00857313"/>
    <w:rsid w:val="008604B9"/>
    <w:rsid w:val="00860ABC"/>
    <w:rsid w:val="00860F69"/>
    <w:rsid w:val="00861F70"/>
    <w:rsid w:val="00862614"/>
    <w:rsid w:val="00866B21"/>
    <w:rsid w:val="0086724E"/>
    <w:rsid w:val="00867258"/>
    <w:rsid w:val="008679F7"/>
    <w:rsid w:val="00867E14"/>
    <w:rsid w:val="008703B3"/>
    <w:rsid w:val="00870E1F"/>
    <w:rsid w:val="008710F8"/>
    <w:rsid w:val="00871DD4"/>
    <w:rsid w:val="00872910"/>
    <w:rsid w:val="00873B9F"/>
    <w:rsid w:val="00875021"/>
    <w:rsid w:val="00875784"/>
    <w:rsid w:val="0087712C"/>
    <w:rsid w:val="008819F2"/>
    <w:rsid w:val="00881B97"/>
    <w:rsid w:val="00882D59"/>
    <w:rsid w:val="00882E7B"/>
    <w:rsid w:val="00884524"/>
    <w:rsid w:val="00884602"/>
    <w:rsid w:val="008849BC"/>
    <w:rsid w:val="00884B70"/>
    <w:rsid w:val="0088518C"/>
    <w:rsid w:val="00886111"/>
    <w:rsid w:val="008869F0"/>
    <w:rsid w:val="00886A15"/>
    <w:rsid w:val="0089044A"/>
    <w:rsid w:val="0089085F"/>
    <w:rsid w:val="00890E9B"/>
    <w:rsid w:val="0089167C"/>
    <w:rsid w:val="00892796"/>
    <w:rsid w:val="00892F2E"/>
    <w:rsid w:val="008939BE"/>
    <w:rsid w:val="00893DF0"/>
    <w:rsid w:val="00893DF2"/>
    <w:rsid w:val="0089434E"/>
    <w:rsid w:val="00894599"/>
    <w:rsid w:val="008949F9"/>
    <w:rsid w:val="00894CBD"/>
    <w:rsid w:val="00895A80"/>
    <w:rsid w:val="00896F23"/>
    <w:rsid w:val="00897949"/>
    <w:rsid w:val="00897C3D"/>
    <w:rsid w:val="008A115C"/>
    <w:rsid w:val="008A124D"/>
    <w:rsid w:val="008A3D04"/>
    <w:rsid w:val="008A4A5B"/>
    <w:rsid w:val="008A57A5"/>
    <w:rsid w:val="008A70C7"/>
    <w:rsid w:val="008A735A"/>
    <w:rsid w:val="008B020F"/>
    <w:rsid w:val="008B07CA"/>
    <w:rsid w:val="008B0C68"/>
    <w:rsid w:val="008B2D5C"/>
    <w:rsid w:val="008B319F"/>
    <w:rsid w:val="008B3A8E"/>
    <w:rsid w:val="008B410B"/>
    <w:rsid w:val="008B5513"/>
    <w:rsid w:val="008B6103"/>
    <w:rsid w:val="008B612A"/>
    <w:rsid w:val="008B6D28"/>
    <w:rsid w:val="008B77FC"/>
    <w:rsid w:val="008C1736"/>
    <w:rsid w:val="008C2449"/>
    <w:rsid w:val="008C2C89"/>
    <w:rsid w:val="008C3565"/>
    <w:rsid w:val="008C3A13"/>
    <w:rsid w:val="008C3A2A"/>
    <w:rsid w:val="008C40B1"/>
    <w:rsid w:val="008C49A7"/>
    <w:rsid w:val="008C653C"/>
    <w:rsid w:val="008C67E8"/>
    <w:rsid w:val="008C67F6"/>
    <w:rsid w:val="008C7017"/>
    <w:rsid w:val="008C7146"/>
    <w:rsid w:val="008D1101"/>
    <w:rsid w:val="008D168B"/>
    <w:rsid w:val="008D659A"/>
    <w:rsid w:val="008D68A0"/>
    <w:rsid w:val="008D7100"/>
    <w:rsid w:val="008D76F7"/>
    <w:rsid w:val="008E01B0"/>
    <w:rsid w:val="008E035C"/>
    <w:rsid w:val="008E0786"/>
    <w:rsid w:val="008E11B6"/>
    <w:rsid w:val="008E1738"/>
    <w:rsid w:val="008E1BAF"/>
    <w:rsid w:val="008E336F"/>
    <w:rsid w:val="008E3D45"/>
    <w:rsid w:val="008E4178"/>
    <w:rsid w:val="008E5135"/>
    <w:rsid w:val="008E52B1"/>
    <w:rsid w:val="008E5DCB"/>
    <w:rsid w:val="008E5E36"/>
    <w:rsid w:val="008E6489"/>
    <w:rsid w:val="008E65D6"/>
    <w:rsid w:val="008E6649"/>
    <w:rsid w:val="008E7278"/>
    <w:rsid w:val="008E7406"/>
    <w:rsid w:val="008E7D67"/>
    <w:rsid w:val="008F0527"/>
    <w:rsid w:val="008F089C"/>
    <w:rsid w:val="008F0AA7"/>
    <w:rsid w:val="008F1036"/>
    <w:rsid w:val="008F2952"/>
    <w:rsid w:val="008F3195"/>
    <w:rsid w:val="008F4232"/>
    <w:rsid w:val="008F4364"/>
    <w:rsid w:val="008F4B25"/>
    <w:rsid w:val="008F5DA9"/>
    <w:rsid w:val="008F6730"/>
    <w:rsid w:val="009004B7"/>
    <w:rsid w:val="00901330"/>
    <w:rsid w:val="00901AD6"/>
    <w:rsid w:val="009024C7"/>
    <w:rsid w:val="00902978"/>
    <w:rsid w:val="009034D2"/>
    <w:rsid w:val="00903DC2"/>
    <w:rsid w:val="00903E3C"/>
    <w:rsid w:val="00904A54"/>
    <w:rsid w:val="00904D05"/>
    <w:rsid w:val="00905D15"/>
    <w:rsid w:val="00906A17"/>
    <w:rsid w:val="00910070"/>
    <w:rsid w:val="00911218"/>
    <w:rsid w:val="00912920"/>
    <w:rsid w:val="00914F32"/>
    <w:rsid w:val="0091500C"/>
    <w:rsid w:val="00915580"/>
    <w:rsid w:val="00916617"/>
    <w:rsid w:val="00916A6D"/>
    <w:rsid w:val="0091709A"/>
    <w:rsid w:val="00917978"/>
    <w:rsid w:val="009202B9"/>
    <w:rsid w:val="00920B9C"/>
    <w:rsid w:val="009215E4"/>
    <w:rsid w:val="00921B21"/>
    <w:rsid w:val="00922581"/>
    <w:rsid w:val="009229E5"/>
    <w:rsid w:val="009238A2"/>
    <w:rsid w:val="00924108"/>
    <w:rsid w:val="00924660"/>
    <w:rsid w:val="00924A7E"/>
    <w:rsid w:val="009260B3"/>
    <w:rsid w:val="00926406"/>
    <w:rsid w:val="00926B9B"/>
    <w:rsid w:val="009273C0"/>
    <w:rsid w:val="0093043D"/>
    <w:rsid w:val="009305C2"/>
    <w:rsid w:val="00930AD9"/>
    <w:rsid w:val="00931349"/>
    <w:rsid w:val="00931A18"/>
    <w:rsid w:val="00931E09"/>
    <w:rsid w:val="00931EEF"/>
    <w:rsid w:val="00931F90"/>
    <w:rsid w:val="00932092"/>
    <w:rsid w:val="00932696"/>
    <w:rsid w:val="00932D5B"/>
    <w:rsid w:val="00933E32"/>
    <w:rsid w:val="0093428B"/>
    <w:rsid w:val="009348B1"/>
    <w:rsid w:val="00935D48"/>
    <w:rsid w:val="0093733A"/>
    <w:rsid w:val="00937A67"/>
    <w:rsid w:val="00937E43"/>
    <w:rsid w:val="00940CC5"/>
    <w:rsid w:val="00940FE3"/>
    <w:rsid w:val="00943674"/>
    <w:rsid w:val="00944F1C"/>
    <w:rsid w:val="00947345"/>
    <w:rsid w:val="00947A1D"/>
    <w:rsid w:val="00947D25"/>
    <w:rsid w:val="0095204A"/>
    <w:rsid w:val="00952BC1"/>
    <w:rsid w:val="0095363B"/>
    <w:rsid w:val="0095378A"/>
    <w:rsid w:val="0095521A"/>
    <w:rsid w:val="0095570A"/>
    <w:rsid w:val="00955DB8"/>
    <w:rsid w:val="00955F2A"/>
    <w:rsid w:val="00956035"/>
    <w:rsid w:val="00956639"/>
    <w:rsid w:val="00960009"/>
    <w:rsid w:val="0096075C"/>
    <w:rsid w:val="00960EDF"/>
    <w:rsid w:val="00962DDE"/>
    <w:rsid w:val="00962DF6"/>
    <w:rsid w:val="009648B5"/>
    <w:rsid w:val="00964E92"/>
    <w:rsid w:val="009652CA"/>
    <w:rsid w:val="00966444"/>
    <w:rsid w:val="00966CD2"/>
    <w:rsid w:val="00971738"/>
    <w:rsid w:val="00971A80"/>
    <w:rsid w:val="00971F38"/>
    <w:rsid w:val="009725F5"/>
    <w:rsid w:val="00972A0A"/>
    <w:rsid w:val="00972BFB"/>
    <w:rsid w:val="009736F8"/>
    <w:rsid w:val="0097410B"/>
    <w:rsid w:val="0097520C"/>
    <w:rsid w:val="00976889"/>
    <w:rsid w:val="00977654"/>
    <w:rsid w:val="00980347"/>
    <w:rsid w:val="00980E24"/>
    <w:rsid w:val="00983F51"/>
    <w:rsid w:val="00985394"/>
    <w:rsid w:val="009854A6"/>
    <w:rsid w:val="00985ABA"/>
    <w:rsid w:val="00985B8F"/>
    <w:rsid w:val="00985C71"/>
    <w:rsid w:val="00985D9C"/>
    <w:rsid w:val="00986AB0"/>
    <w:rsid w:val="00987AB5"/>
    <w:rsid w:val="00990F09"/>
    <w:rsid w:val="00991E65"/>
    <w:rsid w:val="009939AE"/>
    <w:rsid w:val="00994A30"/>
    <w:rsid w:val="009950E2"/>
    <w:rsid w:val="00995DA9"/>
    <w:rsid w:val="00996287"/>
    <w:rsid w:val="00997029"/>
    <w:rsid w:val="009A00E7"/>
    <w:rsid w:val="009A0236"/>
    <w:rsid w:val="009A02B1"/>
    <w:rsid w:val="009A0BC8"/>
    <w:rsid w:val="009A1074"/>
    <w:rsid w:val="009A1694"/>
    <w:rsid w:val="009A1821"/>
    <w:rsid w:val="009A277A"/>
    <w:rsid w:val="009A28DA"/>
    <w:rsid w:val="009A2BD6"/>
    <w:rsid w:val="009A3604"/>
    <w:rsid w:val="009A4129"/>
    <w:rsid w:val="009A491F"/>
    <w:rsid w:val="009A5777"/>
    <w:rsid w:val="009A5E3B"/>
    <w:rsid w:val="009A6C8E"/>
    <w:rsid w:val="009A73EB"/>
    <w:rsid w:val="009A74ED"/>
    <w:rsid w:val="009A7B07"/>
    <w:rsid w:val="009A7DE7"/>
    <w:rsid w:val="009B02CA"/>
    <w:rsid w:val="009B09A6"/>
    <w:rsid w:val="009B0A4C"/>
    <w:rsid w:val="009B0EC2"/>
    <w:rsid w:val="009B108A"/>
    <w:rsid w:val="009B2A5F"/>
    <w:rsid w:val="009B3556"/>
    <w:rsid w:val="009B3DAA"/>
    <w:rsid w:val="009B49D8"/>
    <w:rsid w:val="009B5170"/>
    <w:rsid w:val="009B5261"/>
    <w:rsid w:val="009B66C7"/>
    <w:rsid w:val="009B6B7B"/>
    <w:rsid w:val="009B72DF"/>
    <w:rsid w:val="009B74B5"/>
    <w:rsid w:val="009C03D5"/>
    <w:rsid w:val="009C0925"/>
    <w:rsid w:val="009C34B6"/>
    <w:rsid w:val="009C3ECC"/>
    <w:rsid w:val="009C3F9A"/>
    <w:rsid w:val="009C4EBB"/>
    <w:rsid w:val="009C50A3"/>
    <w:rsid w:val="009C6840"/>
    <w:rsid w:val="009C6FAD"/>
    <w:rsid w:val="009C7213"/>
    <w:rsid w:val="009D0596"/>
    <w:rsid w:val="009D0E9A"/>
    <w:rsid w:val="009D3181"/>
    <w:rsid w:val="009D5B37"/>
    <w:rsid w:val="009D69CE"/>
    <w:rsid w:val="009D7337"/>
    <w:rsid w:val="009E139F"/>
    <w:rsid w:val="009E15FD"/>
    <w:rsid w:val="009E1C95"/>
    <w:rsid w:val="009E26BC"/>
    <w:rsid w:val="009E31BC"/>
    <w:rsid w:val="009E38A9"/>
    <w:rsid w:val="009E57B2"/>
    <w:rsid w:val="009E6932"/>
    <w:rsid w:val="009F0DB0"/>
    <w:rsid w:val="009F1204"/>
    <w:rsid w:val="009F164D"/>
    <w:rsid w:val="009F1939"/>
    <w:rsid w:val="009F3D4F"/>
    <w:rsid w:val="009F46F1"/>
    <w:rsid w:val="009F4BBA"/>
    <w:rsid w:val="009F5CD2"/>
    <w:rsid w:val="009F6106"/>
    <w:rsid w:val="009F6240"/>
    <w:rsid w:val="009F6764"/>
    <w:rsid w:val="009F67D5"/>
    <w:rsid w:val="009F6A11"/>
    <w:rsid w:val="009F7E2B"/>
    <w:rsid w:val="00A00C40"/>
    <w:rsid w:val="00A015F3"/>
    <w:rsid w:val="00A020EA"/>
    <w:rsid w:val="00A02305"/>
    <w:rsid w:val="00A02F43"/>
    <w:rsid w:val="00A033BA"/>
    <w:rsid w:val="00A04A5E"/>
    <w:rsid w:val="00A05306"/>
    <w:rsid w:val="00A05424"/>
    <w:rsid w:val="00A0585C"/>
    <w:rsid w:val="00A05A8E"/>
    <w:rsid w:val="00A07DF5"/>
    <w:rsid w:val="00A10533"/>
    <w:rsid w:val="00A11086"/>
    <w:rsid w:val="00A11861"/>
    <w:rsid w:val="00A11FFC"/>
    <w:rsid w:val="00A13354"/>
    <w:rsid w:val="00A157DE"/>
    <w:rsid w:val="00A15AB3"/>
    <w:rsid w:val="00A163DD"/>
    <w:rsid w:val="00A16BFF"/>
    <w:rsid w:val="00A2006C"/>
    <w:rsid w:val="00A20F8F"/>
    <w:rsid w:val="00A21A41"/>
    <w:rsid w:val="00A2382B"/>
    <w:rsid w:val="00A24294"/>
    <w:rsid w:val="00A24524"/>
    <w:rsid w:val="00A2488A"/>
    <w:rsid w:val="00A26023"/>
    <w:rsid w:val="00A26DA4"/>
    <w:rsid w:val="00A2721B"/>
    <w:rsid w:val="00A275F3"/>
    <w:rsid w:val="00A277C7"/>
    <w:rsid w:val="00A27F2B"/>
    <w:rsid w:val="00A30067"/>
    <w:rsid w:val="00A30BD8"/>
    <w:rsid w:val="00A318DE"/>
    <w:rsid w:val="00A32D5C"/>
    <w:rsid w:val="00A3374A"/>
    <w:rsid w:val="00A3385D"/>
    <w:rsid w:val="00A341FE"/>
    <w:rsid w:val="00A34DAD"/>
    <w:rsid w:val="00A34F3C"/>
    <w:rsid w:val="00A35677"/>
    <w:rsid w:val="00A358F3"/>
    <w:rsid w:val="00A3657B"/>
    <w:rsid w:val="00A37C27"/>
    <w:rsid w:val="00A40352"/>
    <w:rsid w:val="00A40C39"/>
    <w:rsid w:val="00A40FD6"/>
    <w:rsid w:val="00A411D3"/>
    <w:rsid w:val="00A415FF"/>
    <w:rsid w:val="00A41D67"/>
    <w:rsid w:val="00A42106"/>
    <w:rsid w:val="00A43AAD"/>
    <w:rsid w:val="00A43B80"/>
    <w:rsid w:val="00A441EE"/>
    <w:rsid w:val="00A44303"/>
    <w:rsid w:val="00A45E6C"/>
    <w:rsid w:val="00A464C5"/>
    <w:rsid w:val="00A503CB"/>
    <w:rsid w:val="00A50B0B"/>
    <w:rsid w:val="00A5137F"/>
    <w:rsid w:val="00A51C65"/>
    <w:rsid w:val="00A51EB3"/>
    <w:rsid w:val="00A526B5"/>
    <w:rsid w:val="00A53883"/>
    <w:rsid w:val="00A53E41"/>
    <w:rsid w:val="00A54733"/>
    <w:rsid w:val="00A547E5"/>
    <w:rsid w:val="00A548A7"/>
    <w:rsid w:val="00A54F56"/>
    <w:rsid w:val="00A55173"/>
    <w:rsid w:val="00A562EB"/>
    <w:rsid w:val="00A5735E"/>
    <w:rsid w:val="00A57866"/>
    <w:rsid w:val="00A57C44"/>
    <w:rsid w:val="00A600F9"/>
    <w:rsid w:val="00A615A4"/>
    <w:rsid w:val="00A62AE3"/>
    <w:rsid w:val="00A62C27"/>
    <w:rsid w:val="00A62CD5"/>
    <w:rsid w:val="00A63359"/>
    <w:rsid w:val="00A63939"/>
    <w:rsid w:val="00A64581"/>
    <w:rsid w:val="00A64FA6"/>
    <w:rsid w:val="00A65ED9"/>
    <w:rsid w:val="00A661E0"/>
    <w:rsid w:val="00A66843"/>
    <w:rsid w:val="00A67673"/>
    <w:rsid w:val="00A679E0"/>
    <w:rsid w:val="00A67B99"/>
    <w:rsid w:val="00A67C6C"/>
    <w:rsid w:val="00A7266D"/>
    <w:rsid w:val="00A726CC"/>
    <w:rsid w:val="00A72E5F"/>
    <w:rsid w:val="00A732A7"/>
    <w:rsid w:val="00A737CA"/>
    <w:rsid w:val="00A743EF"/>
    <w:rsid w:val="00A747FA"/>
    <w:rsid w:val="00A74EEC"/>
    <w:rsid w:val="00A76124"/>
    <w:rsid w:val="00A76DA0"/>
    <w:rsid w:val="00A7727A"/>
    <w:rsid w:val="00A77517"/>
    <w:rsid w:val="00A77B11"/>
    <w:rsid w:val="00A80950"/>
    <w:rsid w:val="00A80A82"/>
    <w:rsid w:val="00A80FA9"/>
    <w:rsid w:val="00A81BCF"/>
    <w:rsid w:val="00A820F2"/>
    <w:rsid w:val="00A82361"/>
    <w:rsid w:val="00A83841"/>
    <w:rsid w:val="00A84096"/>
    <w:rsid w:val="00A840C5"/>
    <w:rsid w:val="00A84445"/>
    <w:rsid w:val="00A84E69"/>
    <w:rsid w:val="00A857A0"/>
    <w:rsid w:val="00A85831"/>
    <w:rsid w:val="00A85EA0"/>
    <w:rsid w:val="00A86FC6"/>
    <w:rsid w:val="00A871DB"/>
    <w:rsid w:val="00A872CC"/>
    <w:rsid w:val="00A911B6"/>
    <w:rsid w:val="00A91311"/>
    <w:rsid w:val="00A92971"/>
    <w:rsid w:val="00A93046"/>
    <w:rsid w:val="00A937BE"/>
    <w:rsid w:val="00A93C6F"/>
    <w:rsid w:val="00A94846"/>
    <w:rsid w:val="00A94E99"/>
    <w:rsid w:val="00A95167"/>
    <w:rsid w:val="00A952F5"/>
    <w:rsid w:val="00A96DE0"/>
    <w:rsid w:val="00A972CF"/>
    <w:rsid w:val="00A97C47"/>
    <w:rsid w:val="00A97E10"/>
    <w:rsid w:val="00AA093C"/>
    <w:rsid w:val="00AA0AE0"/>
    <w:rsid w:val="00AA132F"/>
    <w:rsid w:val="00AA1BB7"/>
    <w:rsid w:val="00AA2648"/>
    <w:rsid w:val="00AA3149"/>
    <w:rsid w:val="00AA3995"/>
    <w:rsid w:val="00AA3E02"/>
    <w:rsid w:val="00AA42C9"/>
    <w:rsid w:val="00AA4576"/>
    <w:rsid w:val="00AA51C0"/>
    <w:rsid w:val="00AA532F"/>
    <w:rsid w:val="00AA56A5"/>
    <w:rsid w:val="00AA594F"/>
    <w:rsid w:val="00AA6596"/>
    <w:rsid w:val="00AA69AC"/>
    <w:rsid w:val="00AA7044"/>
    <w:rsid w:val="00AA7B59"/>
    <w:rsid w:val="00AA7F02"/>
    <w:rsid w:val="00AB0974"/>
    <w:rsid w:val="00AB0F3E"/>
    <w:rsid w:val="00AB0F70"/>
    <w:rsid w:val="00AB1787"/>
    <w:rsid w:val="00AB1D26"/>
    <w:rsid w:val="00AB1DBD"/>
    <w:rsid w:val="00AB228A"/>
    <w:rsid w:val="00AB372F"/>
    <w:rsid w:val="00AB46E4"/>
    <w:rsid w:val="00AB5AD5"/>
    <w:rsid w:val="00AB6532"/>
    <w:rsid w:val="00AB7D01"/>
    <w:rsid w:val="00AC0424"/>
    <w:rsid w:val="00AC154B"/>
    <w:rsid w:val="00AC1C37"/>
    <w:rsid w:val="00AC23E4"/>
    <w:rsid w:val="00AC31D7"/>
    <w:rsid w:val="00AC35A7"/>
    <w:rsid w:val="00AC45FA"/>
    <w:rsid w:val="00AC4B46"/>
    <w:rsid w:val="00AC5949"/>
    <w:rsid w:val="00AC7B82"/>
    <w:rsid w:val="00AD066C"/>
    <w:rsid w:val="00AD1B3F"/>
    <w:rsid w:val="00AD2086"/>
    <w:rsid w:val="00AD223C"/>
    <w:rsid w:val="00AD2346"/>
    <w:rsid w:val="00AD27C3"/>
    <w:rsid w:val="00AD342C"/>
    <w:rsid w:val="00AD3A70"/>
    <w:rsid w:val="00AD4C88"/>
    <w:rsid w:val="00AD5341"/>
    <w:rsid w:val="00AD79AB"/>
    <w:rsid w:val="00AE0494"/>
    <w:rsid w:val="00AE264B"/>
    <w:rsid w:val="00AE2F78"/>
    <w:rsid w:val="00AE4057"/>
    <w:rsid w:val="00AE4274"/>
    <w:rsid w:val="00AE4FBE"/>
    <w:rsid w:val="00AE51EE"/>
    <w:rsid w:val="00AE5FD8"/>
    <w:rsid w:val="00AE699C"/>
    <w:rsid w:val="00AE6AF3"/>
    <w:rsid w:val="00AE7521"/>
    <w:rsid w:val="00AE7829"/>
    <w:rsid w:val="00AF034B"/>
    <w:rsid w:val="00AF065B"/>
    <w:rsid w:val="00AF0707"/>
    <w:rsid w:val="00AF0771"/>
    <w:rsid w:val="00AF1214"/>
    <w:rsid w:val="00AF1CF5"/>
    <w:rsid w:val="00AF29F9"/>
    <w:rsid w:val="00AF36C0"/>
    <w:rsid w:val="00AF3FB8"/>
    <w:rsid w:val="00AF4C2C"/>
    <w:rsid w:val="00AF59CE"/>
    <w:rsid w:val="00AF69DB"/>
    <w:rsid w:val="00AF6BC3"/>
    <w:rsid w:val="00AF7543"/>
    <w:rsid w:val="00AF76C2"/>
    <w:rsid w:val="00AF7E3B"/>
    <w:rsid w:val="00B009FC"/>
    <w:rsid w:val="00B00A8E"/>
    <w:rsid w:val="00B00E82"/>
    <w:rsid w:val="00B02268"/>
    <w:rsid w:val="00B02826"/>
    <w:rsid w:val="00B04B99"/>
    <w:rsid w:val="00B04E97"/>
    <w:rsid w:val="00B05D32"/>
    <w:rsid w:val="00B05F9D"/>
    <w:rsid w:val="00B067E6"/>
    <w:rsid w:val="00B06949"/>
    <w:rsid w:val="00B07D15"/>
    <w:rsid w:val="00B100DE"/>
    <w:rsid w:val="00B10B02"/>
    <w:rsid w:val="00B1202A"/>
    <w:rsid w:val="00B123B9"/>
    <w:rsid w:val="00B12C01"/>
    <w:rsid w:val="00B13591"/>
    <w:rsid w:val="00B13781"/>
    <w:rsid w:val="00B15931"/>
    <w:rsid w:val="00B16501"/>
    <w:rsid w:val="00B168E4"/>
    <w:rsid w:val="00B17B48"/>
    <w:rsid w:val="00B209FA"/>
    <w:rsid w:val="00B20E7B"/>
    <w:rsid w:val="00B227B1"/>
    <w:rsid w:val="00B23B3D"/>
    <w:rsid w:val="00B24722"/>
    <w:rsid w:val="00B24726"/>
    <w:rsid w:val="00B25E53"/>
    <w:rsid w:val="00B26EDA"/>
    <w:rsid w:val="00B27009"/>
    <w:rsid w:val="00B27107"/>
    <w:rsid w:val="00B30699"/>
    <w:rsid w:val="00B31498"/>
    <w:rsid w:val="00B31DEA"/>
    <w:rsid w:val="00B329BA"/>
    <w:rsid w:val="00B330B1"/>
    <w:rsid w:val="00B357AC"/>
    <w:rsid w:val="00B3751F"/>
    <w:rsid w:val="00B37596"/>
    <w:rsid w:val="00B40EC3"/>
    <w:rsid w:val="00B41837"/>
    <w:rsid w:val="00B41A06"/>
    <w:rsid w:val="00B42D72"/>
    <w:rsid w:val="00B45171"/>
    <w:rsid w:val="00B453E7"/>
    <w:rsid w:val="00B45421"/>
    <w:rsid w:val="00B45C34"/>
    <w:rsid w:val="00B45F2B"/>
    <w:rsid w:val="00B468BC"/>
    <w:rsid w:val="00B46C00"/>
    <w:rsid w:val="00B47388"/>
    <w:rsid w:val="00B47945"/>
    <w:rsid w:val="00B50B63"/>
    <w:rsid w:val="00B51E32"/>
    <w:rsid w:val="00B527B5"/>
    <w:rsid w:val="00B52D8A"/>
    <w:rsid w:val="00B54685"/>
    <w:rsid w:val="00B549F9"/>
    <w:rsid w:val="00B559A8"/>
    <w:rsid w:val="00B56416"/>
    <w:rsid w:val="00B57128"/>
    <w:rsid w:val="00B57617"/>
    <w:rsid w:val="00B60182"/>
    <w:rsid w:val="00B60B90"/>
    <w:rsid w:val="00B6187C"/>
    <w:rsid w:val="00B62496"/>
    <w:rsid w:val="00B628AD"/>
    <w:rsid w:val="00B63E38"/>
    <w:rsid w:val="00B63E84"/>
    <w:rsid w:val="00B64AEF"/>
    <w:rsid w:val="00B65AB5"/>
    <w:rsid w:val="00B66109"/>
    <w:rsid w:val="00B663C3"/>
    <w:rsid w:val="00B679E9"/>
    <w:rsid w:val="00B70658"/>
    <w:rsid w:val="00B70C2E"/>
    <w:rsid w:val="00B71E6F"/>
    <w:rsid w:val="00B72021"/>
    <w:rsid w:val="00B72546"/>
    <w:rsid w:val="00B7275F"/>
    <w:rsid w:val="00B729CA"/>
    <w:rsid w:val="00B731CF"/>
    <w:rsid w:val="00B74712"/>
    <w:rsid w:val="00B748E2"/>
    <w:rsid w:val="00B752EA"/>
    <w:rsid w:val="00B773E3"/>
    <w:rsid w:val="00B80759"/>
    <w:rsid w:val="00B80AA7"/>
    <w:rsid w:val="00B80C0A"/>
    <w:rsid w:val="00B8185F"/>
    <w:rsid w:val="00B83752"/>
    <w:rsid w:val="00B86535"/>
    <w:rsid w:val="00B913A2"/>
    <w:rsid w:val="00B926A6"/>
    <w:rsid w:val="00B92A9D"/>
    <w:rsid w:val="00B92FC4"/>
    <w:rsid w:val="00B94147"/>
    <w:rsid w:val="00B94B38"/>
    <w:rsid w:val="00B94CA6"/>
    <w:rsid w:val="00B95025"/>
    <w:rsid w:val="00B96991"/>
    <w:rsid w:val="00B97944"/>
    <w:rsid w:val="00B97DF8"/>
    <w:rsid w:val="00BA0733"/>
    <w:rsid w:val="00BA0937"/>
    <w:rsid w:val="00BA1646"/>
    <w:rsid w:val="00BA1C2C"/>
    <w:rsid w:val="00BA376E"/>
    <w:rsid w:val="00BA45F1"/>
    <w:rsid w:val="00BA52DF"/>
    <w:rsid w:val="00BA59E7"/>
    <w:rsid w:val="00BA6911"/>
    <w:rsid w:val="00BA6933"/>
    <w:rsid w:val="00BA7BEB"/>
    <w:rsid w:val="00BB0930"/>
    <w:rsid w:val="00BB1019"/>
    <w:rsid w:val="00BB11DD"/>
    <w:rsid w:val="00BB19A7"/>
    <w:rsid w:val="00BB1C8E"/>
    <w:rsid w:val="00BB1F39"/>
    <w:rsid w:val="00BB2DE6"/>
    <w:rsid w:val="00BB36E0"/>
    <w:rsid w:val="00BB3A8D"/>
    <w:rsid w:val="00BB3D90"/>
    <w:rsid w:val="00BB3EBB"/>
    <w:rsid w:val="00BB540F"/>
    <w:rsid w:val="00BB577F"/>
    <w:rsid w:val="00BB58A0"/>
    <w:rsid w:val="00BB6320"/>
    <w:rsid w:val="00BB65E9"/>
    <w:rsid w:val="00BB6E24"/>
    <w:rsid w:val="00BB74CD"/>
    <w:rsid w:val="00BB7CED"/>
    <w:rsid w:val="00BC0753"/>
    <w:rsid w:val="00BC0759"/>
    <w:rsid w:val="00BC12E8"/>
    <w:rsid w:val="00BC42BF"/>
    <w:rsid w:val="00BC5B28"/>
    <w:rsid w:val="00BC6940"/>
    <w:rsid w:val="00BC6EC1"/>
    <w:rsid w:val="00BC76FB"/>
    <w:rsid w:val="00BC7B2A"/>
    <w:rsid w:val="00BD036B"/>
    <w:rsid w:val="00BD09BA"/>
    <w:rsid w:val="00BD133D"/>
    <w:rsid w:val="00BD28E4"/>
    <w:rsid w:val="00BD2B59"/>
    <w:rsid w:val="00BD4650"/>
    <w:rsid w:val="00BD526B"/>
    <w:rsid w:val="00BD5339"/>
    <w:rsid w:val="00BD58B8"/>
    <w:rsid w:val="00BD6CFE"/>
    <w:rsid w:val="00BD76E9"/>
    <w:rsid w:val="00BD7C41"/>
    <w:rsid w:val="00BE0274"/>
    <w:rsid w:val="00BE0B29"/>
    <w:rsid w:val="00BE0DCE"/>
    <w:rsid w:val="00BE1EE6"/>
    <w:rsid w:val="00BE3405"/>
    <w:rsid w:val="00BE3E89"/>
    <w:rsid w:val="00BE414F"/>
    <w:rsid w:val="00BE440E"/>
    <w:rsid w:val="00BE5AB3"/>
    <w:rsid w:val="00BE5E6F"/>
    <w:rsid w:val="00BE6C98"/>
    <w:rsid w:val="00BE709E"/>
    <w:rsid w:val="00BF1075"/>
    <w:rsid w:val="00BF15A9"/>
    <w:rsid w:val="00BF4381"/>
    <w:rsid w:val="00BF49A9"/>
    <w:rsid w:val="00BF4E43"/>
    <w:rsid w:val="00BF6B51"/>
    <w:rsid w:val="00C0044D"/>
    <w:rsid w:val="00C011E4"/>
    <w:rsid w:val="00C0152B"/>
    <w:rsid w:val="00C01862"/>
    <w:rsid w:val="00C020FA"/>
    <w:rsid w:val="00C026D4"/>
    <w:rsid w:val="00C033C4"/>
    <w:rsid w:val="00C03451"/>
    <w:rsid w:val="00C0374C"/>
    <w:rsid w:val="00C03E1F"/>
    <w:rsid w:val="00C043C9"/>
    <w:rsid w:val="00C0442D"/>
    <w:rsid w:val="00C0494C"/>
    <w:rsid w:val="00C06524"/>
    <w:rsid w:val="00C07AA7"/>
    <w:rsid w:val="00C10DA2"/>
    <w:rsid w:val="00C11092"/>
    <w:rsid w:val="00C121CD"/>
    <w:rsid w:val="00C12739"/>
    <w:rsid w:val="00C128B9"/>
    <w:rsid w:val="00C144FC"/>
    <w:rsid w:val="00C1577B"/>
    <w:rsid w:val="00C162CB"/>
    <w:rsid w:val="00C170DD"/>
    <w:rsid w:val="00C17717"/>
    <w:rsid w:val="00C20C68"/>
    <w:rsid w:val="00C20D2E"/>
    <w:rsid w:val="00C22171"/>
    <w:rsid w:val="00C22507"/>
    <w:rsid w:val="00C2286B"/>
    <w:rsid w:val="00C25431"/>
    <w:rsid w:val="00C26BAB"/>
    <w:rsid w:val="00C2746F"/>
    <w:rsid w:val="00C2749C"/>
    <w:rsid w:val="00C27B4F"/>
    <w:rsid w:val="00C30071"/>
    <w:rsid w:val="00C321CB"/>
    <w:rsid w:val="00C3275E"/>
    <w:rsid w:val="00C33CFB"/>
    <w:rsid w:val="00C34646"/>
    <w:rsid w:val="00C34D3B"/>
    <w:rsid w:val="00C35878"/>
    <w:rsid w:val="00C36AC2"/>
    <w:rsid w:val="00C375D3"/>
    <w:rsid w:val="00C378E7"/>
    <w:rsid w:val="00C37CFC"/>
    <w:rsid w:val="00C41574"/>
    <w:rsid w:val="00C41705"/>
    <w:rsid w:val="00C4180D"/>
    <w:rsid w:val="00C43899"/>
    <w:rsid w:val="00C43B12"/>
    <w:rsid w:val="00C44497"/>
    <w:rsid w:val="00C4500B"/>
    <w:rsid w:val="00C45563"/>
    <w:rsid w:val="00C45574"/>
    <w:rsid w:val="00C462CB"/>
    <w:rsid w:val="00C46949"/>
    <w:rsid w:val="00C46CB8"/>
    <w:rsid w:val="00C472A9"/>
    <w:rsid w:val="00C507CF"/>
    <w:rsid w:val="00C5085F"/>
    <w:rsid w:val="00C51FF2"/>
    <w:rsid w:val="00C520F9"/>
    <w:rsid w:val="00C53656"/>
    <w:rsid w:val="00C54775"/>
    <w:rsid w:val="00C56351"/>
    <w:rsid w:val="00C56A1C"/>
    <w:rsid w:val="00C56F36"/>
    <w:rsid w:val="00C57027"/>
    <w:rsid w:val="00C57423"/>
    <w:rsid w:val="00C57F4B"/>
    <w:rsid w:val="00C60058"/>
    <w:rsid w:val="00C6059C"/>
    <w:rsid w:val="00C60B0E"/>
    <w:rsid w:val="00C61041"/>
    <w:rsid w:val="00C61789"/>
    <w:rsid w:val="00C6182A"/>
    <w:rsid w:val="00C62138"/>
    <w:rsid w:val="00C62C05"/>
    <w:rsid w:val="00C6392B"/>
    <w:rsid w:val="00C642F1"/>
    <w:rsid w:val="00C64C46"/>
    <w:rsid w:val="00C65684"/>
    <w:rsid w:val="00C66328"/>
    <w:rsid w:val="00C664FD"/>
    <w:rsid w:val="00C7049F"/>
    <w:rsid w:val="00C70AF5"/>
    <w:rsid w:val="00C70BC6"/>
    <w:rsid w:val="00C714AB"/>
    <w:rsid w:val="00C72D69"/>
    <w:rsid w:val="00C72F41"/>
    <w:rsid w:val="00C735C8"/>
    <w:rsid w:val="00C7382E"/>
    <w:rsid w:val="00C7402E"/>
    <w:rsid w:val="00C746D1"/>
    <w:rsid w:val="00C7587E"/>
    <w:rsid w:val="00C76A09"/>
    <w:rsid w:val="00C778FE"/>
    <w:rsid w:val="00C77C88"/>
    <w:rsid w:val="00C8042B"/>
    <w:rsid w:val="00C82321"/>
    <w:rsid w:val="00C84289"/>
    <w:rsid w:val="00C8451F"/>
    <w:rsid w:val="00C84720"/>
    <w:rsid w:val="00C86824"/>
    <w:rsid w:val="00C870AE"/>
    <w:rsid w:val="00C874BD"/>
    <w:rsid w:val="00C9026D"/>
    <w:rsid w:val="00C91FF4"/>
    <w:rsid w:val="00C92509"/>
    <w:rsid w:val="00C926CF"/>
    <w:rsid w:val="00C927AB"/>
    <w:rsid w:val="00C92F5C"/>
    <w:rsid w:val="00C93112"/>
    <w:rsid w:val="00C940BC"/>
    <w:rsid w:val="00C943A7"/>
    <w:rsid w:val="00C947D7"/>
    <w:rsid w:val="00C94C5F"/>
    <w:rsid w:val="00C95880"/>
    <w:rsid w:val="00C9629D"/>
    <w:rsid w:val="00C9630D"/>
    <w:rsid w:val="00C966EC"/>
    <w:rsid w:val="00C967D7"/>
    <w:rsid w:val="00CA0247"/>
    <w:rsid w:val="00CA0C84"/>
    <w:rsid w:val="00CA125E"/>
    <w:rsid w:val="00CA126F"/>
    <w:rsid w:val="00CA1BE9"/>
    <w:rsid w:val="00CA3262"/>
    <w:rsid w:val="00CA49BE"/>
    <w:rsid w:val="00CA4AF7"/>
    <w:rsid w:val="00CA4B17"/>
    <w:rsid w:val="00CA4C92"/>
    <w:rsid w:val="00CA579F"/>
    <w:rsid w:val="00CA6B6A"/>
    <w:rsid w:val="00CA7709"/>
    <w:rsid w:val="00CA7935"/>
    <w:rsid w:val="00CB15B6"/>
    <w:rsid w:val="00CB1FF0"/>
    <w:rsid w:val="00CB2252"/>
    <w:rsid w:val="00CB2719"/>
    <w:rsid w:val="00CB495C"/>
    <w:rsid w:val="00CB52EA"/>
    <w:rsid w:val="00CB52F4"/>
    <w:rsid w:val="00CB5A0E"/>
    <w:rsid w:val="00CB7028"/>
    <w:rsid w:val="00CB70BA"/>
    <w:rsid w:val="00CC09FF"/>
    <w:rsid w:val="00CC0B19"/>
    <w:rsid w:val="00CC0D27"/>
    <w:rsid w:val="00CC16A2"/>
    <w:rsid w:val="00CC170E"/>
    <w:rsid w:val="00CC1794"/>
    <w:rsid w:val="00CC2072"/>
    <w:rsid w:val="00CC23AE"/>
    <w:rsid w:val="00CC2B67"/>
    <w:rsid w:val="00CC44D5"/>
    <w:rsid w:val="00CC452A"/>
    <w:rsid w:val="00CC5A21"/>
    <w:rsid w:val="00CC7DC5"/>
    <w:rsid w:val="00CD0058"/>
    <w:rsid w:val="00CD057A"/>
    <w:rsid w:val="00CD0B6F"/>
    <w:rsid w:val="00CD0C5D"/>
    <w:rsid w:val="00CD11AA"/>
    <w:rsid w:val="00CD1227"/>
    <w:rsid w:val="00CD12DC"/>
    <w:rsid w:val="00CD444E"/>
    <w:rsid w:val="00CD4586"/>
    <w:rsid w:val="00CD6228"/>
    <w:rsid w:val="00CD641A"/>
    <w:rsid w:val="00CD6517"/>
    <w:rsid w:val="00CD695B"/>
    <w:rsid w:val="00CD6F66"/>
    <w:rsid w:val="00CD729B"/>
    <w:rsid w:val="00CD7B10"/>
    <w:rsid w:val="00CD7D49"/>
    <w:rsid w:val="00CD7F95"/>
    <w:rsid w:val="00CE0EE6"/>
    <w:rsid w:val="00CE1385"/>
    <w:rsid w:val="00CE2914"/>
    <w:rsid w:val="00CE3A0B"/>
    <w:rsid w:val="00CE3F03"/>
    <w:rsid w:val="00CE7214"/>
    <w:rsid w:val="00CE76FD"/>
    <w:rsid w:val="00CF0272"/>
    <w:rsid w:val="00CF0A3C"/>
    <w:rsid w:val="00CF29A9"/>
    <w:rsid w:val="00CF2E74"/>
    <w:rsid w:val="00CF3422"/>
    <w:rsid w:val="00CF53F0"/>
    <w:rsid w:val="00D00DCB"/>
    <w:rsid w:val="00D021CA"/>
    <w:rsid w:val="00D023B9"/>
    <w:rsid w:val="00D02510"/>
    <w:rsid w:val="00D02DE4"/>
    <w:rsid w:val="00D03262"/>
    <w:rsid w:val="00D0377B"/>
    <w:rsid w:val="00D0396B"/>
    <w:rsid w:val="00D03ABD"/>
    <w:rsid w:val="00D03E1A"/>
    <w:rsid w:val="00D04205"/>
    <w:rsid w:val="00D054D2"/>
    <w:rsid w:val="00D066CE"/>
    <w:rsid w:val="00D0677B"/>
    <w:rsid w:val="00D068D6"/>
    <w:rsid w:val="00D06DE5"/>
    <w:rsid w:val="00D07433"/>
    <w:rsid w:val="00D07E79"/>
    <w:rsid w:val="00D10169"/>
    <w:rsid w:val="00D10204"/>
    <w:rsid w:val="00D1067F"/>
    <w:rsid w:val="00D112FD"/>
    <w:rsid w:val="00D115D0"/>
    <w:rsid w:val="00D12DB4"/>
    <w:rsid w:val="00D155F7"/>
    <w:rsid w:val="00D16024"/>
    <w:rsid w:val="00D1717E"/>
    <w:rsid w:val="00D177DE"/>
    <w:rsid w:val="00D17E5F"/>
    <w:rsid w:val="00D21B29"/>
    <w:rsid w:val="00D22119"/>
    <w:rsid w:val="00D22F3B"/>
    <w:rsid w:val="00D22FE9"/>
    <w:rsid w:val="00D2327C"/>
    <w:rsid w:val="00D23677"/>
    <w:rsid w:val="00D23AC2"/>
    <w:rsid w:val="00D240D5"/>
    <w:rsid w:val="00D2452C"/>
    <w:rsid w:val="00D2469B"/>
    <w:rsid w:val="00D246C9"/>
    <w:rsid w:val="00D24EE0"/>
    <w:rsid w:val="00D25024"/>
    <w:rsid w:val="00D25052"/>
    <w:rsid w:val="00D256C2"/>
    <w:rsid w:val="00D260AB"/>
    <w:rsid w:val="00D26670"/>
    <w:rsid w:val="00D2757F"/>
    <w:rsid w:val="00D277CF"/>
    <w:rsid w:val="00D27CCA"/>
    <w:rsid w:val="00D3013E"/>
    <w:rsid w:val="00D30587"/>
    <w:rsid w:val="00D30C68"/>
    <w:rsid w:val="00D30FAF"/>
    <w:rsid w:val="00D31696"/>
    <w:rsid w:val="00D31F63"/>
    <w:rsid w:val="00D342F5"/>
    <w:rsid w:val="00D348B1"/>
    <w:rsid w:val="00D34A51"/>
    <w:rsid w:val="00D34CC2"/>
    <w:rsid w:val="00D34D80"/>
    <w:rsid w:val="00D35622"/>
    <w:rsid w:val="00D35EEB"/>
    <w:rsid w:val="00D36C5D"/>
    <w:rsid w:val="00D37356"/>
    <w:rsid w:val="00D40817"/>
    <w:rsid w:val="00D40DF1"/>
    <w:rsid w:val="00D4162D"/>
    <w:rsid w:val="00D423EA"/>
    <w:rsid w:val="00D42C91"/>
    <w:rsid w:val="00D43333"/>
    <w:rsid w:val="00D45A31"/>
    <w:rsid w:val="00D47812"/>
    <w:rsid w:val="00D47BEC"/>
    <w:rsid w:val="00D5220A"/>
    <w:rsid w:val="00D523A8"/>
    <w:rsid w:val="00D52EBF"/>
    <w:rsid w:val="00D532F9"/>
    <w:rsid w:val="00D534C0"/>
    <w:rsid w:val="00D54003"/>
    <w:rsid w:val="00D54B6F"/>
    <w:rsid w:val="00D5525A"/>
    <w:rsid w:val="00D55B3C"/>
    <w:rsid w:val="00D57452"/>
    <w:rsid w:val="00D60F1B"/>
    <w:rsid w:val="00D60F86"/>
    <w:rsid w:val="00D616BF"/>
    <w:rsid w:val="00D616CD"/>
    <w:rsid w:val="00D6246E"/>
    <w:rsid w:val="00D625F0"/>
    <w:rsid w:val="00D62600"/>
    <w:rsid w:val="00D62A21"/>
    <w:rsid w:val="00D630B7"/>
    <w:rsid w:val="00D63AC8"/>
    <w:rsid w:val="00D64608"/>
    <w:rsid w:val="00D64816"/>
    <w:rsid w:val="00D6599B"/>
    <w:rsid w:val="00D65DF4"/>
    <w:rsid w:val="00D66B3C"/>
    <w:rsid w:val="00D66B88"/>
    <w:rsid w:val="00D66DD9"/>
    <w:rsid w:val="00D6728D"/>
    <w:rsid w:val="00D675AE"/>
    <w:rsid w:val="00D711B9"/>
    <w:rsid w:val="00D72420"/>
    <w:rsid w:val="00D73D79"/>
    <w:rsid w:val="00D74E08"/>
    <w:rsid w:val="00D75BED"/>
    <w:rsid w:val="00D75D1A"/>
    <w:rsid w:val="00D769FD"/>
    <w:rsid w:val="00D770C6"/>
    <w:rsid w:val="00D77E8D"/>
    <w:rsid w:val="00D80A2D"/>
    <w:rsid w:val="00D81202"/>
    <w:rsid w:val="00D82BDF"/>
    <w:rsid w:val="00D83C86"/>
    <w:rsid w:val="00D83D50"/>
    <w:rsid w:val="00D847DE"/>
    <w:rsid w:val="00D84BDB"/>
    <w:rsid w:val="00D84F30"/>
    <w:rsid w:val="00D851D9"/>
    <w:rsid w:val="00D855E2"/>
    <w:rsid w:val="00D857B4"/>
    <w:rsid w:val="00D866E3"/>
    <w:rsid w:val="00D870DF"/>
    <w:rsid w:val="00D8712F"/>
    <w:rsid w:val="00D87607"/>
    <w:rsid w:val="00D8795F"/>
    <w:rsid w:val="00D90121"/>
    <w:rsid w:val="00D906F3"/>
    <w:rsid w:val="00D90FD4"/>
    <w:rsid w:val="00D915E8"/>
    <w:rsid w:val="00D91DAB"/>
    <w:rsid w:val="00D92E08"/>
    <w:rsid w:val="00D93509"/>
    <w:rsid w:val="00D938B3"/>
    <w:rsid w:val="00D93977"/>
    <w:rsid w:val="00D939F2"/>
    <w:rsid w:val="00D93BF3"/>
    <w:rsid w:val="00D9525B"/>
    <w:rsid w:val="00D95A5B"/>
    <w:rsid w:val="00D966D0"/>
    <w:rsid w:val="00D976D7"/>
    <w:rsid w:val="00D9778D"/>
    <w:rsid w:val="00DA008C"/>
    <w:rsid w:val="00DA03D5"/>
    <w:rsid w:val="00DA0A7A"/>
    <w:rsid w:val="00DA119D"/>
    <w:rsid w:val="00DA141A"/>
    <w:rsid w:val="00DA3572"/>
    <w:rsid w:val="00DA43C5"/>
    <w:rsid w:val="00DA4A0D"/>
    <w:rsid w:val="00DA5440"/>
    <w:rsid w:val="00DA57ED"/>
    <w:rsid w:val="00DA70A7"/>
    <w:rsid w:val="00DA752B"/>
    <w:rsid w:val="00DB04C0"/>
    <w:rsid w:val="00DB08B1"/>
    <w:rsid w:val="00DB0D99"/>
    <w:rsid w:val="00DB14B0"/>
    <w:rsid w:val="00DB1E3B"/>
    <w:rsid w:val="00DB1F69"/>
    <w:rsid w:val="00DB2840"/>
    <w:rsid w:val="00DB31B0"/>
    <w:rsid w:val="00DB3242"/>
    <w:rsid w:val="00DB3700"/>
    <w:rsid w:val="00DB3DB8"/>
    <w:rsid w:val="00DB4732"/>
    <w:rsid w:val="00DB5500"/>
    <w:rsid w:val="00DB6933"/>
    <w:rsid w:val="00DB7110"/>
    <w:rsid w:val="00DB7A67"/>
    <w:rsid w:val="00DC0506"/>
    <w:rsid w:val="00DC0C2D"/>
    <w:rsid w:val="00DC0F40"/>
    <w:rsid w:val="00DC19D1"/>
    <w:rsid w:val="00DC24B5"/>
    <w:rsid w:val="00DC27C7"/>
    <w:rsid w:val="00DC2911"/>
    <w:rsid w:val="00DC2B75"/>
    <w:rsid w:val="00DC3CA0"/>
    <w:rsid w:val="00DC5C68"/>
    <w:rsid w:val="00DC5EDB"/>
    <w:rsid w:val="00DC616E"/>
    <w:rsid w:val="00DC6378"/>
    <w:rsid w:val="00DC72C5"/>
    <w:rsid w:val="00DC7CA6"/>
    <w:rsid w:val="00DD0A61"/>
    <w:rsid w:val="00DD10C4"/>
    <w:rsid w:val="00DD182B"/>
    <w:rsid w:val="00DD1D33"/>
    <w:rsid w:val="00DD2F00"/>
    <w:rsid w:val="00DD32C6"/>
    <w:rsid w:val="00DD3517"/>
    <w:rsid w:val="00DD3E4B"/>
    <w:rsid w:val="00DD3F57"/>
    <w:rsid w:val="00DD40DF"/>
    <w:rsid w:val="00DD49A7"/>
    <w:rsid w:val="00DD55FB"/>
    <w:rsid w:val="00DD7DFF"/>
    <w:rsid w:val="00DD7FEA"/>
    <w:rsid w:val="00DE0B46"/>
    <w:rsid w:val="00DE0D16"/>
    <w:rsid w:val="00DE0F9B"/>
    <w:rsid w:val="00DE170D"/>
    <w:rsid w:val="00DE20F2"/>
    <w:rsid w:val="00DE26FE"/>
    <w:rsid w:val="00DE30FC"/>
    <w:rsid w:val="00DE517A"/>
    <w:rsid w:val="00DE5656"/>
    <w:rsid w:val="00DF00EE"/>
    <w:rsid w:val="00DF019F"/>
    <w:rsid w:val="00DF026E"/>
    <w:rsid w:val="00DF180A"/>
    <w:rsid w:val="00DF1896"/>
    <w:rsid w:val="00DF211F"/>
    <w:rsid w:val="00DF2F59"/>
    <w:rsid w:val="00DF3C57"/>
    <w:rsid w:val="00DF3FE9"/>
    <w:rsid w:val="00DF45C6"/>
    <w:rsid w:val="00DF5128"/>
    <w:rsid w:val="00DF534C"/>
    <w:rsid w:val="00DF637A"/>
    <w:rsid w:val="00DF6ABA"/>
    <w:rsid w:val="00DF6B9F"/>
    <w:rsid w:val="00DF7C3D"/>
    <w:rsid w:val="00DF7EE8"/>
    <w:rsid w:val="00E00AE5"/>
    <w:rsid w:val="00E00C4A"/>
    <w:rsid w:val="00E016AB"/>
    <w:rsid w:val="00E02F3E"/>
    <w:rsid w:val="00E0430D"/>
    <w:rsid w:val="00E045B5"/>
    <w:rsid w:val="00E05262"/>
    <w:rsid w:val="00E05AE5"/>
    <w:rsid w:val="00E05F44"/>
    <w:rsid w:val="00E06A63"/>
    <w:rsid w:val="00E07249"/>
    <w:rsid w:val="00E1296E"/>
    <w:rsid w:val="00E13103"/>
    <w:rsid w:val="00E131DC"/>
    <w:rsid w:val="00E148CD"/>
    <w:rsid w:val="00E14902"/>
    <w:rsid w:val="00E15E76"/>
    <w:rsid w:val="00E1663C"/>
    <w:rsid w:val="00E17692"/>
    <w:rsid w:val="00E2041F"/>
    <w:rsid w:val="00E20458"/>
    <w:rsid w:val="00E20A04"/>
    <w:rsid w:val="00E212A4"/>
    <w:rsid w:val="00E217C7"/>
    <w:rsid w:val="00E21E85"/>
    <w:rsid w:val="00E2214A"/>
    <w:rsid w:val="00E22E6D"/>
    <w:rsid w:val="00E23FE9"/>
    <w:rsid w:val="00E249CF"/>
    <w:rsid w:val="00E24E4F"/>
    <w:rsid w:val="00E2653A"/>
    <w:rsid w:val="00E26877"/>
    <w:rsid w:val="00E2783A"/>
    <w:rsid w:val="00E30C13"/>
    <w:rsid w:val="00E311AA"/>
    <w:rsid w:val="00E3133B"/>
    <w:rsid w:val="00E31403"/>
    <w:rsid w:val="00E318A1"/>
    <w:rsid w:val="00E33BC3"/>
    <w:rsid w:val="00E33C5D"/>
    <w:rsid w:val="00E34207"/>
    <w:rsid w:val="00E34C0C"/>
    <w:rsid w:val="00E34C54"/>
    <w:rsid w:val="00E35DD8"/>
    <w:rsid w:val="00E36E3A"/>
    <w:rsid w:val="00E36F51"/>
    <w:rsid w:val="00E4022F"/>
    <w:rsid w:val="00E40CBE"/>
    <w:rsid w:val="00E42551"/>
    <w:rsid w:val="00E428CF"/>
    <w:rsid w:val="00E42F2E"/>
    <w:rsid w:val="00E43F69"/>
    <w:rsid w:val="00E43FAF"/>
    <w:rsid w:val="00E44464"/>
    <w:rsid w:val="00E44842"/>
    <w:rsid w:val="00E458DB"/>
    <w:rsid w:val="00E46001"/>
    <w:rsid w:val="00E4679F"/>
    <w:rsid w:val="00E47627"/>
    <w:rsid w:val="00E504F0"/>
    <w:rsid w:val="00E50DD1"/>
    <w:rsid w:val="00E521B2"/>
    <w:rsid w:val="00E53D80"/>
    <w:rsid w:val="00E54185"/>
    <w:rsid w:val="00E54644"/>
    <w:rsid w:val="00E54EF4"/>
    <w:rsid w:val="00E55C9F"/>
    <w:rsid w:val="00E55FDF"/>
    <w:rsid w:val="00E55FFB"/>
    <w:rsid w:val="00E56217"/>
    <w:rsid w:val="00E57618"/>
    <w:rsid w:val="00E602FE"/>
    <w:rsid w:val="00E618CC"/>
    <w:rsid w:val="00E62064"/>
    <w:rsid w:val="00E622BC"/>
    <w:rsid w:val="00E62B26"/>
    <w:rsid w:val="00E64589"/>
    <w:rsid w:val="00E65724"/>
    <w:rsid w:val="00E65BB0"/>
    <w:rsid w:val="00E66049"/>
    <w:rsid w:val="00E6609F"/>
    <w:rsid w:val="00E66BCC"/>
    <w:rsid w:val="00E66EF4"/>
    <w:rsid w:val="00E673E2"/>
    <w:rsid w:val="00E67C50"/>
    <w:rsid w:val="00E67E67"/>
    <w:rsid w:val="00E67ECE"/>
    <w:rsid w:val="00E7045C"/>
    <w:rsid w:val="00E70A77"/>
    <w:rsid w:val="00E71508"/>
    <w:rsid w:val="00E71BDE"/>
    <w:rsid w:val="00E71C86"/>
    <w:rsid w:val="00E71F87"/>
    <w:rsid w:val="00E7202D"/>
    <w:rsid w:val="00E72809"/>
    <w:rsid w:val="00E72812"/>
    <w:rsid w:val="00E730C9"/>
    <w:rsid w:val="00E732DA"/>
    <w:rsid w:val="00E73395"/>
    <w:rsid w:val="00E73BCD"/>
    <w:rsid w:val="00E752F1"/>
    <w:rsid w:val="00E753FA"/>
    <w:rsid w:val="00E7562B"/>
    <w:rsid w:val="00E76212"/>
    <w:rsid w:val="00E766AE"/>
    <w:rsid w:val="00E7741E"/>
    <w:rsid w:val="00E775B0"/>
    <w:rsid w:val="00E77B55"/>
    <w:rsid w:val="00E80E16"/>
    <w:rsid w:val="00E8169A"/>
    <w:rsid w:val="00E81E99"/>
    <w:rsid w:val="00E82545"/>
    <w:rsid w:val="00E826DD"/>
    <w:rsid w:val="00E8295C"/>
    <w:rsid w:val="00E82A28"/>
    <w:rsid w:val="00E82B8C"/>
    <w:rsid w:val="00E83468"/>
    <w:rsid w:val="00E835BF"/>
    <w:rsid w:val="00E83DDF"/>
    <w:rsid w:val="00E83F5B"/>
    <w:rsid w:val="00E84153"/>
    <w:rsid w:val="00E8440B"/>
    <w:rsid w:val="00E84840"/>
    <w:rsid w:val="00E857AC"/>
    <w:rsid w:val="00E859AC"/>
    <w:rsid w:val="00E85ABA"/>
    <w:rsid w:val="00E85D3D"/>
    <w:rsid w:val="00E8780C"/>
    <w:rsid w:val="00E87BC6"/>
    <w:rsid w:val="00E90542"/>
    <w:rsid w:val="00E9063A"/>
    <w:rsid w:val="00E92A96"/>
    <w:rsid w:val="00E9355D"/>
    <w:rsid w:val="00E93F6F"/>
    <w:rsid w:val="00E94670"/>
    <w:rsid w:val="00E948FA"/>
    <w:rsid w:val="00E951F2"/>
    <w:rsid w:val="00E95234"/>
    <w:rsid w:val="00E9537C"/>
    <w:rsid w:val="00E956BC"/>
    <w:rsid w:val="00E95F8A"/>
    <w:rsid w:val="00E969F2"/>
    <w:rsid w:val="00E97BB3"/>
    <w:rsid w:val="00EA0E14"/>
    <w:rsid w:val="00EA23BC"/>
    <w:rsid w:val="00EA3A4F"/>
    <w:rsid w:val="00EA4D9E"/>
    <w:rsid w:val="00EA4E05"/>
    <w:rsid w:val="00EA5377"/>
    <w:rsid w:val="00EA5C25"/>
    <w:rsid w:val="00EA6456"/>
    <w:rsid w:val="00EA7244"/>
    <w:rsid w:val="00EA79A1"/>
    <w:rsid w:val="00EB0386"/>
    <w:rsid w:val="00EB0710"/>
    <w:rsid w:val="00EB1EA2"/>
    <w:rsid w:val="00EB250D"/>
    <w:rsid w:val="00EB2E70"/>
    <w:rsid w:val="00EB2E7C"/>
    <w:rsid w:val="00EB3A87"/>
    <w:rsid w:val="00EB3FA9"/>
    <w:rsid w:val="00EB47F6"/>
    <w:rsid w:val="00EB493F"/>
    <w:rsid w:val="00EB5367"/>
    <w:rsid w:val="00EB5398"/>
    <w:rsid w:val="00EB54EC"/>
    <w:rsid w:val="00EB60F5"/>
    <w:rsid w:val="00EC08A9"/>
    <w:rsid w:val="00EC0EFB"/>
    <w:rsid w:val="00EC156C"/>
    <w:rsid w:val="00EC1D74"/>
    <w:rsid w:val="00EC2228"/>
    <w:rsid w:val="00EC3616"/>
    <w:rsid w:val="00EC40E8"/>
    <w:rsid w:val="00EC48A6"/>
    <w:rsid w:val="00EC4EE8"/>
    <w:rsid w:val="00EC50A3"/>
    <w:rsid w:val="00EC59A8"/>
    <w:rsid w:val="00EC5BD9"/>
    <w:rsid w:val="00EC649F"/>
    <w:rsid w:val="00EC6597"/>
    <w:rsid w:val="00EC6CBD"/>
    <w:rsid w:val="00EC6ED4"/>
    <w:rsid w:val="00EC76C0"/>
    <w:rsid w:val="00EC7859"/>
    <w:rsid w:val="00EC7F66"/>
    <w:rsid w:val="00ED0CC8"/>
    <w:rsid w:val="00ED160C"/>
    <w:rsid w:val="00ED19F4"/>
    <w:rsid w:val="00ED1D31"/>
    <w:rsid w:val="00ED246F"/>
    <w:rsid w:val="00ED3E17"/>
    <w:rsid w:val="00ED56D3"/>
    <w:rsid w:val="00ED5938"/>
    <w:rsid w:val="00ED5DF4"/>
    <w:rsid w:val="00ED6A78"/>
    <w:rsid w:val="00ED71D6"/>
    <w:rsid w:val="00ED7B0A"/>
    <w:rsid w:val="00EE00B4"/>
    <w:rsid w:val="00EE1A50"/>
    <w:rsid w:val="00EE2042"/>
    <w:rsid w:val="00EE2B95"/>
    <w:rsid w:val="00EE3565"/>
    <w:rsid w:val="00EE41E2"/>
    <w:rsid w:val="00EE429C"/>
    <w:rsid w:val="00EE5D02"/>
    <w:rsid w:val="00EE70A9"/>
    <w:rsid w:val="00EE7713"/>
    <w:rsid w:val="00EF062A"/>
    <w:rsid w:val="00EF0858"/>
    <w:rsid w:val="00EF0878"/>
    <w:rsid w:val="00EF1045"/>
    <w:rsid w:val="00EF1A51"/>
    <w:rsid w:val="00EF1B6C"/>
    <w:rsid w:val="00EF2576"/>
    <w:rsid w:val="00EF356E"/>
    <w:rsid w:val="00EF370A"/>
    <w:rsid w:val="00EF3FF0"/>
    <w:rsid w:val="00EF4C34"/>
    <w:rsid w:val="00EF4C91"/>
    <w:rsid w:val="00EF5F48"/>
    <w:rsid w:val="00EF6FBA"/>
    <w:rsid w:val="00EF7046"/>
    <w:rsid w:val="00F00715"/>
    <w:rsid w:val="00F01934"/>
    <w:rsid w:val="00F022CF"/>
    <w:rsid w:val="00F026DD"/>
    <w:rsid w:val="00F039A7"/>
    <w:rsid w:val="00F0515C"/>
    <w:rsid w:val="00F056E7"/>
    <w:rsid w:val="00F05894"/>
    <w:rsid w:val="00F07064"/>
    <w:rsid w:val="00F10352"/>
    <w:rsid w:val="00F10567"/>
    <w:rsid w:val="00F105A4"/>
    <w:rsid w:val="00F113EE"/>
    <w:rsid w:val="00F116DC"/>
    <w:rsid w:val="00F11A3F"/>
    <w:rsid w:val="00F11AA7"/>
    <w:rsid w:val="00F123B0"/>
    <w:rsid w:val="00F13131"/>
    <w:rsid w:val="00F13434"/>
    <w:rsid w:val="00F13D07"/>
    <w:rsid w:val="00F147F4"/>
    <w:rsid w:val="00F150C6"/>
    <w:rsid w:val="00F1591E"/>
    <w:rsid w:val="00F15BEA"/>
    <w:rsid w:val="00F161DA"/>
    <w:rsid w:val="00F1722C"/>
    <w:rsid w:val="00F1784E"/>
    <w:rsid w:val="00F17A3D"/>
    <w:rsid w:val="00F20921"/>
    <w:rsid w:val="00F21371"/>
    <w:rsid w:val="00F22269"/>
    <w:rsid w:val="00F226C9"/>
    <w:rsid w:val="00F22A5B"/>
    <w:rsid w:val="00F24480"/>
    <w:rsid w:val="00F24D82"/>
    <w:rsid w:val="00F26622"/>
    <w:rsid w:val="00F27DB5"/>
    <w:rsid w:val="00F30E69"/>
    <w:rsid w:val="00F3160B"/>
    <w:rsid w:val="00F31792"/>
    <w:rsid w:val="00F32DAB"/>
    <w:rsid w:val="00F3413F"/>
    <w:rsid w:val="00F34694"/>
    <w:rsid w:val="00F35364"/>
    <w:rsid w:val="00F359B2"/>
    <w:rsid w:val="00F35CBB"/>
    <w:rsid w:val="00F35F36"/>
    <w:rsid w:val="00F36F36"/>
    <w:rsid w:val="00F37237"/>
    <w:rsid w:val="00F3740B"/>
    <w:rsid w:val="00F37697"/>
    <w:rsid w:val="00F37D9A"/>
    <w:rsid w:val="00F4033C"/>
    <w:rsid w:val="00F40A1C"/>
    <w:rsid w:val="00F40CDB"/>
    <w:rsid w:val="00F41FFA"/>
    <w:rsid w:val="00F431FF"/>
    <w:rsid w:val="00F434BC"/>
    <w:rsid w:val="00F454A8"/>
    <w:rsid w:val="00F45740"/>
    <w:rsid w:val="00F45DFB"/>
    <w:rsid w:val="00F46177"/>
    <w:rsid w:val="00F4715E"/>
    <w:rsid w:val="00F47B4B"/>
    <w:rsid w:val="00F51EA9"/>
    <w:rsid w:val="00F52067"/>
    <w:rsid w:val="00F5383A"/>
    <w:rsid w:val="00F541E4"/>
    <w:rsid w:val="00F55E18"/>
    <w:rsid w:val="00F56D28"/>
    <w:rsid w:val="00F56E4D"/>
    <w:rsid w:val="00F56FE6"/>
    <w:rsid w:val="00F60684"/>
    <w:rsid w:val="00F625FA"/>
    <w:rsid w:val="00F62ECB"/>
    <w:rsid w:val="00F64531"/>
    <w:rsid w:val="00F64688"/>
    <w:rsid w:val="00F64E8C"/>
    <w:rsid w:val="00F6644D"/>
    <w:rsid w:val="00F66557"/>
    <w:rsid w:val="00F66A68"/>
    <w:rsid w:val="00F721D9"/>
    <w:rsid w:val="00F7241B"/>
    <w:rsid w:val="00F7274D"/>
    <w:rsid w:val="00F75D95"/>
    <w:rsid w:val="00F7617A"/>
    <w:rsid w:val="00F76452"/>
    <w:rsid w:val="00F7755E"/>
    <w:rsid w:val="00F82D69"/>
    <w:rsid w:val="00F831CF"/>
    <w:rsid w:val="00F83803"/>
    <w:rsid w:val="00F83E36"/>
    <w:rsid w:val="00F83F95"/>
    <w:rsid w:val="00F8460C"/>
    <w:rsid w:val="00F8488D"/>
    <w:rsid w:val="00F84B3C"/>
    <w:rsid w:val="00F85036"/>
    <w:rsid w:val="00F85BBF"/>
    <w:rsid w:val="00F85C9B"/>
    <w:rsid w:val="00F8608A"/>
    <w:rsid w:val="00F8686E"/>
    <w:rsid w:val="00F86E44"/>
    <w:rsid w:val="00F87181"/>
    <w:rsid w:val="00F875DE"/>
    <w:rsid w:val="00F9013D"/>
    <w:rsid w:val="00F90C44"/>
    <w:rsid w:val="00F90F69"/>
    <w:rsid w:val="00F914FE"/>
    <w:rsid w:val="00F91C43"/>
    <w:rsid w:val="00F91E59"/>
    <w:rsid w:val="00F9282E"/>
    <w:rsid w:val="00F9414A"/>
    <w:rsid w:val="00F9420F"/>
    <w:rsid w:val="00F9426A"/>
    <w:rsid w:val="00F94990"/>
    <w:rsid w:val="00F94FD9"/>
    <w:rsid w:val="00F96203"/>
    <w:rsid w:val="00F964A0"/>
    <w:rsid w:val="00F977B4"/>
    <w:rsid w:val="00F97EB0"/>
    <w:rsid w:val="00F97F2A"/>
    <w:rsid w:val="00FA070F"/>
    <w:rsid w:val="00FA0746"/>
    <w:rsid w:val="00FA0EC5"/>
    <w:rsid w:val="00FA1529"/>
    <w:rsid w:val="00FA327B"/>
    <w:rsid w:val="00FA3A58"/>
    <w:rsid w:val="00FA4309"/>
    <w:rsid w:val="00FA5374"/>
    <w:rsid w:val="00FB0615"/>
    <w:rsid w:val="00FB09F7"/>
    <w:rsid w:val="00FB2C4E"/>
    <w:rsid w:val="00FB46B3"/>
    <w:rsid w:val="00FB5922"/>
    <w:rsid w:val="00FB67B7"/>
    <w:rsid w:val="00FB6927"/>
    <w:rsid w:val="00FC12FF"/>
    <w:rsid w:val="00FC1582"/>
    <w:rsid w:val="00FC3B77"/>
    <w:rsid w:val="00FC3E14"/>
    <w:rsid w:val="00FC465D"/>
    <w:rsid w:val="00FC4E57"/>
    <w:rsid w:val="00FC52D5"/>
    <w:rsid w:val="00FC6A54"/>
    <w:rsid w:val="00FC6A78"/>
    <w:rsid w:val="00FD0253"/>
    <w:rsid w:val="00FD071C"/>
    <w:rsid w:val="00FD0900"/>
    <w:rsid w:val="00FD2A11"/>
    <w:rsid w:val="00FD330D"/>
    <w:rsid w:val="00FD34FB"/>
    <w:rsid w:val="00FD3D2C"/>
    <w:rsid w:val="00FD5A0E"/>
    <w:rsid w:val="00FD639C"/>
    <w:rsid w:val="00FD6C08"/>
    <w:rsid w:val="00FD754E"/>
    <w:rsid w:val="00FE0135"/>
    <w:rsid w:val="00FE02F2"/>
    <w:rsid w:val="00FE0DD2"/>
    <w:rsid w:val="00FE1079"/>
    <w:rsid w:val="00FE121C"/>
    <w:rsid w:val="00FE136D"/>
    <w:rsid w:val="00FE2361"/>
    <w:rsid w:val="00FE23A1"/>
    <w:rsid w:val="00FE23CF"/>
    <w:rsid w:val="00FE265C"/>
    <w:rsid w:val="00FE391D"/>
    <w:rsid w:val="00FE3B4C"/>
    <w:rsid w:val="00FE5EA5"/>
    <w:rsid w:val="00FE6BCC"/>
    <w:rsid w:val="00FE6DE1"/>
    <w:rsid w:val="00FE71CA"/>
    <w:rsid w:val="00FE77A5"/>
    <w:rsid w:val="00FF09E1"/>
    <w:rsid w:val="00FF0BDB"/>
    <w:rsid w:val="00FF1006"/>
    <w:rsid w:val="00FF119A"/>
    <w:rsid w:val="00FF17BB"/>
    <w:rsid w:val="00FF1FBF"/>
    <w:rsid w:val="00FF227F"/>
    <w:rsid w:val="00FF23B8"/>
    <w:rsid w:val="00FF3056"/>
    <w:rsid w:val="00FF34EB"/>
    <w:rsid w:val="00FF3F88"/>
    <w:rsid w:val="00FF42C7"/>
    <w:rsid w:val="00FF4CD6"/>
    <w:rsid w:val="00FF51A1"/>
    <w:rsid w:val="00FF5F62"/>
    <w:rsid w:val="00FF5F7E"/>
    <w:rsid w:val="00FF647B"/>
    <w:rsid w:val="00FF6F04"/>
    <w:rsid w:val="00FF6F1B"/>
    <w:rsid w:val="00FF7499"/>
    <w:rsid w:val="00FF7DF6"/>
    <w:rsid w:val="034988E4"/>
    <w:rsid w:val="04F19A81"/>
    <w:rsid w:val="04F8CE5F"/>
    <w:rsid w:val="062F3677"/>
    <w:rsid w:val="0698E7A1"/>
    <w:rsid w:val="09036F3B"/>
    <w:rsid w:val="0A8A0AC2"/>
    <w:rsid w:val="0B60D12B"/>
    <w:rsid w:val="0E7A4A48"/>
    <w:rsid w:val="15BEF037"/>
    <w:rsid w:val="168B7409"/>
    <w:rsid w:val="16AB7F92"/>
    <w:rsid w:val="18E78F5D"/>
    <w:rsid w:val="1A629DF5"/>
    <w:rsid w:val="1DD6DB5D"/>
    <w:rsid w:val="1E721361"/>
    <w:rsid w:val="21302E72"/>
    <w:rsid w:val="22995DE0"/>
    <w:rsid w:val="22F5D760"/>
    <w:rsid w:val="230F0C9C"/>
    <w:rsid w:val="25419590"/>
    <w:rsid w:val="2682366C"/>
    <w:rsid w:val="26C80905"/>
    <w:rsid w:val="27B5E7E9"/>
    <w:rsid w:val="2812B63D"/>
    <w:rsid w:val="2B491CB8"/>
    <w:rsid w:val="2DC76DA0"/>
    <w:rsid w:val="33BD1DE5"/>
    <w:rsid w:val="33CE04AF"/>
    <w:rsid w:val="35A10CFA"/>
    <w:rsid w:val="35B247D9"/>
    <w:rsid w:val="38DB596D"/>
    <w:rsid w:val="3B3BED32"/>
    <w:rsid w:val="3C50FBA3"/>
    <w:rsid w:val="3F636A9C"/>
    <w:rsid w:val="3FE89C97"/>
    <w:rsid w:val="4430F2B1"/>
    <w:rsid w:val="451A5059"/>
    <w:rsid w:val="4599A6A0"/>
    <w:rsid w:val="46C63FBD"/>
    <w:rsid w:val="4D295627"/>
    <w:rsid w:val="4E593835"/>
    <w:rsid w:val="4E8E0B01"/>
    <w:rsid w:val="505238B9"/>
    <w:rsid w:val="51328F4F"/>
    <w:rsid w:val="52ED5E94"/>
    <w:rsid w:val="536D399A"/>
    <w:rsid w:val="5454ABA6"/>
    <w:rsid w:val="54B419C5"/>
    <w:rsid w:val="5ACB1C80"/>
    <w:rsid w:val="5B77B5A4"/>
    <w:rsid w:val="5C33AD42"/>
    <w:rsid w:val="5DAE45F2"/>
    <w:rsid w:val="5F657B79"/>
    <w:rsid w:val="61F2F1F5"/>
    <w:rsid w:val="62D7E436"/>
    <w:rsid w:val="63AF0961"/>
    <w:rsid w:val="65691A90"/>
    <w:rsid w:val="65E3B8C2"/>
    <w:rsid w:val="69BE140E"/>
    <w:rsid w:val="6C3FA6CB"/>
    <w:rsid w:val="6D996EF8"/>
    <w:rsid w:val="6FA59F75"/>
    <w:rsid w:val="72D78F45"/>
    <w:rsid w:val="73776739"/>
    <w:rsid w:val="76D56F11"/>
    <w:rsid w:val="772E4583"/>
    <w:rsid w:val="7765580F"/>
    <w:rsid w:val="77C3DFBA"/>
    <w:rsid w:val="77FC6F8A"/>
    <w:rsid w:val="7CF283C8"/>
    <w:rsid w:val="7DFF9F0F"/>
    <w:rsid w:val="7E880CF4"/>
    <w:rsid w:val="7ED5FC0A"/>
    <w:rsid w:val="7F0F1B52"/>
    <w:rsid w:val="7F12A34F"/>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56D630"/>
  <w15:docId w15:val="{B0E90954-F55C-4C4E-942D-FC9130539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6240"/>
    <w:pPr>
      <w:jc w:val="both"/>
    </w:pPr>
    <w:rPr>
      <w:rFonts w:ascii="Calibri" w:hAnsi="Calibri"/>
      <w:sz w:val="22"/>
      <w:lang w:val="en-GB"/>
    </w:rPr>
  </w:style>
  <w:style w:type="paragraph" w:styleId="Heading1">
    <w:name w:val="heading 1"/>
    <w:basedOn w:val="Normal"/>
    <w:next w:val="Normal"/>
    <w:link w:val="Heading1Char"/>
    <w:autoRedefine/>
    <w:uiPriority w:val="9"/>
    <w:qFormat/>
    <w:rsid w:val="004475E6"/>
    <w:pPr>
      <w:numPr>
        <w:numId w:val="1"/>
      </w:numPr>
      <w:spacing w:before="120" w:after="240"/>
      <w:outlineLvl w:val="0"/>
    </w:pPr>
    <w:rPr>
      <w:b/>
      <w:color w:val="008173"/>
      <w:sz w:val="28"/>
    </w:rPr>
  </w:style>
  <w:style w:type="paragraph" w:styleId="Heading2">
    <w:name w:val="heading 2"/>
    <w:basedOn w:val="Normal"/>
    <w:next w:val="Normal"/>
    <w:link w:val="Heading2Char"/>
    <w:autoRedefine/>
    <w:uiPriority w:val="9"/>
    <w:unhideWhenUsed/>
    <w:qFormat/>
    <w:rsid w:val="00EC08A9"/>
    <w:pPr>
      <w:keepNext/>
      <w:keepLines/>
      <w:numPr>
        <w:ilvl w:val="1"/>
        <w:numId w:val="1"/>
      </w:numPr>
      <w:spacing w:before="200"/>
      <w:outlineLvl w:val="1"/>
    </w:pPr>
    <w:rPr>
      <w:rFonts w:asciiTheme="majorHAnsi" w:eastAsiaTheme="majorEastAsia" w:hAnsiTheme="majorHAnsi" w:cstheme="majorBidi"/>
      <w:b/>
      <w:bCs/>
      <w:color w:val="008173"/>
      <w:sz w:val="24"/>
      <w:szCs w:val="28"/>
    </w:rPr>
  </w:style>
  <w:style w:type="paragraph" w:styleId="Heading3">
    <w:name w:val="heading 3"/>
    <w:basedOn w:val="Heading2"/>
    <w:next w:val="Normal"/>
    <w:link w:val="Heading3Char"/>
    <w:autoRedefine/>
    <w:uiPriority w:val="9"/>
    <w:unhideWhenUsed/>
    <w:qFormat/>
    <w:rsid w:val="007E0E79"/>
    <w:pPr>
      <w:numPr>
        <w:ilvl w:val="2"/>
      </w:numPr>
      <w:outlineLvl w:val="2"/>
    </w:pPr>
  </w:style>
  <w:style w:type="paragraph" w:styleId="Heading4">
    <w:name w:val="heading 4"/>
    <w:basedOn w:val="Normal"/>
    <w:next w:val="Normal"/>
    <w:link w:val="Heading4Char"/>
    <w:autoRedefine/>
    <w:uiPriority w:val="9"/>
    <w:unhideWhenUsed/>
    <w:qFormat/>
    <w:rsid w:val="00F87181"/>
    <w:pPr>
      <w:keepNext/>
      <w:keepLines/>
      <w:spacing w:before="40"/>
      <w:ind w:left="864" w:hanging="864"/>
      <w:outlineLvl w:val="3"/>
    </w:pPr>
    <w:rPr>
      <w:rFonts w:asciiTheme="majorHAnsi" w:eastAsiaTheme="majorEastAsia" w:hAnsiTheme="majorHAnsi" w:cstheme="majorBidi"/>
      <w:b/>
      <w:i/>
      <w:iCs/>
      <w:color w:val="007B6C"/>
      <w:sz w:val="20"/>
    </w:rPr>
  </w:style>
  <w:style w:type="paragraph" w:styleId="Heading5">
    <w:name w:val="heading 5"/>
    <w:basedOn w:val="Normal"/>
    <w:next w:val="Normal"/>
    <w:link w:val="Heading5Char"/>
    <w:autoRedefine/>
    <w:uiPriority w:val="9"/>
    <w:unhideWhenUsed/>
    <w:qFormat/>
    <w:rsid w:val="005911F1"/>
    <w:pPr>
      <w:keepNext/>
      <w:keepLines/>
      <w:spacing w:before="40"/>
      <w:ind w:left="1008" w:hanging="1008"/>
      <w:outlineLvl w:val="4"/>
    </w:pPr>
    <w:rPr>
      <w:rFonts w:asciiTheme="majorHAnsi" w:eastAsiaTheme="majorEastAsia" w:hAnsiTheme="majorHAnsi" w:cstheme="majorBidi"/>
      <w:b/>
      <w:color w:val="007C6B"/>
      <w:sz w:val="28"/>
    </w:rPr>
  </w:style>
  <w:style w:type="paragraph" w:styleId="Heading6">
    <w:name w:val="heading 6"/>
    <w:basedOn w:val="Normal"/>
    <w:next w:val="Normal"/>
    <w:link w:val="Heading6Char"/>
    <w:uiPriority w:val="9"/>
    <w:semiHidden/>
    <w:unhideWhenUsed/>
    <w:qFormat/>
    <w:rsid w:val="008515CD"/>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15CD"/>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041"/>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041"/>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5FF"/>
    <w:pPr>
      <w:tabs>
        <w:tab w:val="center" w:pos="4320"/>
        <w:tab w:val="right" w:pos="8640"/>
      </w:tabs>
    </w:pPr>
  </w:style>
  <w:style w:type="character" w:customStyle="1" w:styleId="HeaderChar">
    <w:name w:val="Header Char"/>
    <w:basedOn w:val="DefaultParagraphFont"/>
    <w:link w:val="Header"/>
    <w:uiPriority w:val="99"/>
    <w:rsid w:val="003E25FF"/>
  </w:style>
  <w:style w:type="paragraph" w:styleId="Footer">
    <w:name w:val="footer"/>
    <w:basedOn w:val="Normal"/>
    <w:link w:val="FooterChar"/>
    <w:uiPriority w:val="99"/>
    <w:unhideWhenUsed/>
    <w:rsid w:val="003E25FF"/>
    <w:pPr>
      <w:tabs>
        <w:tab w:val="center" w:pos="4320"/>
        <w:tab w:val="right" w:pos="8640"/>
      </w:tabs>
    </w:pPr>
  </w:style>
  <w:style w:type="character" w:customStyle="1" w:styleId="FooterChar">
    <w:name w:val="Footer Char"/>
    <w:basedOn w:val="DefaultParagraphFont"/>
    <w:link w:val="Footer"/>
    <w:uiPriority w:val="99"/>
    <w:rsid w:val="003E25FF"/>
  </w:style>
  <w:style w:type="paragraph" w:customStyle="1" w:styleId="BasicParagraph">
    <w:name w:val="[Basic Paragraph]"/>
    <w:basedOn w:val="Normal"/>
    <w:uiPriority w:val="99"/>
    <w:rsid w:val="003E25FF"/>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7A2A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A2A07"/>
    <w:rPr>
      <w:rFonts w:ascii="Lucida Grande" w:hAnsi="Lucida Grande" w:cs="Lucida Grande"/>
      <w:sz w:val="18"/>
      <w:szCs w:val="18"/>
    </w:rPr>
  </w:style>
  <w:style w:type="character" w:customStyle="1" w:styleId="Style1">
    <w:name w:val="Style1"/>
    <w:uiPriority w:val="1"/>
    <w:qFormat/>
    <w:rsid w:val="00B24722"/>
    <w:rPr>
      <w:rFonts w:ascii="Open Sans" w:hAnsi="Open Sans"/>
      <w:b w:val="0"/>
      <w:i w:val="0"/>
      <w:color w:val="FFFFFF" w:themeColor="background1"/>
      <w:sz w:val="28"/>
    </w:rPr>
  </w:style>
  <w:style w:type="character" w:customStyle="1" w:styleId="Style2">
    <w:name w:val="Style2"/>
    <w:basedOn w:val="Style1"/>
    <w:uiPriority w:val="1"/>
    <w:qFormat/>
    <w:rsid w:val="00B24722"/>
    <w:rPr>
      <w:rFonts w:ascii="Open Sans" w:hAnsi="Open Sans"/>
      <w:b w:val="0"/>
      <w:i w:val="0"/>
      <w:color w:val="FFFFFF" w:themeColor="background1"/>
      <w:sz w:val="16"/>
    </w:rPr>
  </w:style>
  <w:style w:type="paragraph" w:styleId="NormalWeb">
    <w:name w:val="Normal (Web)"/>
    <w:basedOn w:val="Normal"/>
    <w:uiPriority w:val="99"/>
    <w:semiHidden/>
    <w:unhideWhenUsed/>
    <w:rsid w:val="00104BA0"/>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104BA0"/>
    <w:rPr>
      <w:b/>
      <w:bCs/>
    </w:rPr>
  </w:style>
  <w:style w:type="character" w:customStyle="1" w:styleId="apple-converted-space">
    <w:name w:val="apple-converted-space"/>
    <w:basedOn w:val="DefaultParagraphFont"/>
    <w:rsid w:val="00104BA0"/>
  </w:style>
  <w:style w:type="character" w:styleId="Hyperlink">
    <w:name w:val="Hyperlink"/>
    <w:basedOn w:val="DefaultParagraphFont"/>
    <w:uiPriority w:val="99"/>
    <w:unhideWhenUsed/>
    <w:rsid w:val="009A73EB"/>
    <w:rPr>
      <w:color w:val="0000FF" w:themeColor="hyperlink"/>
      <w:u w:val="single"/>
    </w:rPr>
  </w:style>
  <w:style w:type="character" w:customStyle="1" w:styleId="Heading1Char">
    <w:name w:val="Heading 1 Char"/>
    <w:basedOn w:val="DefaultParagraphFont"/>
    <w:link w:val="Heading1"/>
    <w:uiPriority w:val="9"/>
    <w:rsid w:val="004475E6"/>
    <w:rPr>
      <w:rFonts w:ascii="Calibri" w:hAnsi="Calibri"/>
      <w:b/>
      <w:color w:val="008173"/>
      <w:sz w:val="28"/>
    </w:rPr>
  </w:style>
  <w:style w:type="paragraph" w:styleId="TOCHeading">
    <w:name w:val="TOC Heading"/>
    <w:basedOn w:val="Heading1"/>
    <w:next w:val="Normal"/>
    <w:uiPriority w:val="39"/>
    <w:unhideWhenUsed/>
    <w:qFormat/>
    <w:rsid w:val="009B108A"/>
    <w:pPr>
      <w:spacing w:line="276" w:lineRule="auto"/>
      <w:outlineLvl w:val="9"/>
    </w:pPr>
    <w:rPr>
      <w:lang w:val="pt-PT"/>
    </w:rPr>
  </w:style>
  <w:style w:type="paragraph" w:styleId="TOC1">
    <w:name w:val="toc 1"/>
    <w:basedOn w:val="Normal"/>
    <w:next w:val="Normal"/>
    <w:autoRedefine/>
    <w:uiPriority w:val="39"/>
    <w:unhideWhenUsed/>
    <w:rsid w:val="009B108A"/>
    <w:pPr>
      <w:spacing w:after="100"/>
    </w:pPr>
  </w:style>
  <w:style w:type="character" w:customStyle="1" w:styleId="Heading2Char">
    <w:name w:val="Heading 2 Char"/>
    <w:basedOn w:val="DefaultParagraphFont"/>
    <w:link w:val="Heading2"/>
    <w:uiPriority w:val="9"/>
    <w:rsid w:val="00EC08A9"/>
    <w:rPr>
      <w:rFonts w:asciiTheme="majorHAnsi" w:eastAsiaTheme="majorEastAsia" w:hAnsiTheme="majorHAnsi" w:cstheme="majorBidi"/>
      <w:b/>
      <w:bCs/>
      <w:color w:val="008173"/>
      <w:szCs w:val="28"/>
      <w:lang w:val="en-GB"/>
    </w:rPr>
  </w:style>
  <w:style w:type="character" w:customStyle="1" w:styleId="Heading3Char">
    <w:name w:val="Heading 3 Char"/>
    <w:basedOn w:val="DefaultParagraphFont"/>
    <w:link w:val="Heading3"/>
    <w:uiPriority w:val="9"/>
    <w:rsid w:val="007E0E79"/>
    <w:rPr>
      <w:rFonts w:asciiTheme="majorHAnsi" w:eastAsiaTheme="majorEastAsia" w:hAnsiTheme="majorHAnsi" w:cstheme="majorBidi"/>
      <w:b/>
      <w:bCs/>
      <w:color w:val="008173"/>
      <w:sz w:val="28"/>
      <w:szCs w:val="28"/>
    </w:rPr>
  </w:style>
  <w:style w:type="paragraph" w:styleId="TOC2">
    <w:name w:val="toc 2"/>
    <w:basedOn w:val="Normal"/>
    <w:next w:val="Normal"/>
    <w:autoRedefine/>
    <w:uiPriority w:val="39"/>
    <w:unhideWhenUsed/>
    <w:rsid w:val="00DC19D1"/>
    <w:pPr>
      <w:spacing w:after="100"/>
      <w:ind w:left="220"/>
    </w:pPr>
  </w:style>
  <w:style w:type="paragraph" w:styleId="TOC3">
    <w:name w:val="toc 3"/>
    <w:basedOn w:val="Normal"/>
    <w:next w:val="Normal"/>
    <w:autoRedefine/>
    <w:uiPriority w:val="39"/>
    <w:unhideWhenUsed/>
    <w:rsid w:val="00DC19D1"/>
    <w:pPr>
      <w:spacing w:after="100"/>
      <w:ind w:left="440"/>
    </w:pPr>
  </w:style>
  <w:style w:type="character" w:styleId="UnresolvedMention">
    <w:name w:val="Unresolved Mention"/>
    <w:basedOn w:val="DefaultParagraphFont"/>
    <w:uiPriority w:val="99"/>
    <w:semiHidden/>
    <w:unhideWhenUsed/>
    <w:rsid w:val="004735E4"/>
    <w:rPr>
      <w:color w:val="605E5C"/>
      <w:shd w:val="clear" w:color="auto" w:fill="E1DFDD"/>
    </w:rPr>
  </w:style>
  <w:style w:type="character" w:customStyle="1" w:styleId="Heading4Char">
    <w:name w:val="Heading 4 Char"/>
    <w:basedOn w:val="DefaultParagraphFont"/>
    <w:link w:val="Heading4"/>
    <w:uiPriority w:val="9"/>
    <w:rsid w:val="00F87181"/>
    <w:rPr>
      <w:rFonts w:asciiTheme="majorHAnsi" w:eastAsiaTheme="majorEastAsia" w:hAnsiTheme="majorHAnsi" w:cstheme="majorBidi"/>
      <w:b/>
      <w:i/>
      <w:iCs/>
      <w:color w:val="007B6C"/>
      <w:sz w:val="20"/>
    </w:rPr>
  </w:style>
  <w:style w:type="character" w:customStyle="1" w:styleId="Heading5Char">
    <w:name w:val="Heading 5 Char"/>
    <w:basedOn w:val="DefaultParagraphFont"/>
    <w:link w:val="Heading5"/>
    <w:uiPriority w:val="9"/>
    <w:rsid w:val="005911F1"/>
    <w:rPr>
      <w:rFonts w:asciiTheme="majorHAnsi" w:eastAsiaTheme="majorEastAsia" w:hAnsiTheme="majorHAnsi" w:cstheme="majorBidi"/>
      <w:b/>
      <w:color w:val="007C6B"/>
      <w:sz w:val="28"/>
    </w:rPr>
  </w:style>
  <w:style w:type="character" w:customStyle="1" w:styleId="Heading6Char">
    <w:name w:val="Heading 6 Char"/>
    <w:basedOn w:val="DefaultParagraphFont"/>
    <w:link w:val="Heading6"/>
    <w:uiPriority w:val="9"/>
    <w:semiHidden/>
    <w:rsid w:val="008515CD"/>
    <w:rPr>
      <w:rFonts w:asciiTheme="majorHAnsi" w:eastAsiaTheme="majorEastAsia" w:hAnsiTheme="majorHAnsi" w:cstheme="majorBidi"/>
      <w:color w:val="243F60" w:themeColor="accent1" w:themeShade="7F"/>
      <w:sz w:val="22"/>
    </w:rPr>
  </w:style>
  <w:style w:type="character" w:customStyle="1" w:styleId="Heading7Char">
    <w:name w:val="Heading 7 Char"/>
    <w:basedOn w:val="DefaultParagraphFont"/>
    <w:link w:val="Heading7"/>
    <w:uiPriority w:val="9"/>
    <w:semiHidden/>
    <w:rsid w:val="008515CD"/>
    <w:rPr>
      <w:rFonts w:asciiTheme="majorHAnsi" w:eastAsiaTheme="majorEastAsia" w:hAnsiTheme="majorHAnsi" w:cstheme="majorBidi"/>
      <w:i/>
      <w:iCs/>
      <w:color w:val="243F60" w:themeColor="accent1" w:themeShade="7F"/>
      <w:sz w:val="22"/>
    </w:rPr>
  </w:style>
  <w:style w:type="paragraph" w:customStyle="1" w:styleId="Tableheading">
    <w:name w:val="Table heading"/>
    <w:basedOn w:val="Normal"/>
    <w:qFormat/>
    <w:rsid w:val="00445D3E"/>
    <w:pPr>
      <w:spacing w:before="40" w:after="40"/>
    </w:pPr>
    <w:rPr>
      <w:rFonts w:asciiTheme="minorHAnsi" w:eastAsia="ヒラギノ角ゴ Pro W3" w:hAnsiTheme="minorHAnsi" w:cs="Times New Roman"/>
      <w:b/>
      <w:iCs/>
      <w:color w:val="002060"/>
      <w:sz w:val="24"/>
    </w:rPr>
  </w:style>
  <w:style w:type="table" w:styleId="TableGrid">
    <w:name w:val="Table Grid"/>
    <w:basedOn w:val="TableNormal"/>
    <w:uiPriority w:val="59"/>
    <w:rsid w:val="00445D3E"/>
    <w:rPr>
      <w:rFonts w:eastAsia="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phicsourcenotes">
    <w:name w:val="Graphic source/notes"/>
    <w:basedOn w:val="Normal"/>
    <w:next w:val="Normal"/>
    <w:autoRedefine/>
    <w:qFormat/>
    <w:rsid w:val="004812D5"/>
    <w:pPr>
      <w:spacing w:before="40" w:after="40"/>
    </w:pPr>
    <w:rPr>
      <w:rFonts w:eastAsia="ヒラギノ角ゴ Pro W3" w:cs="Times New Roman"/>
      <w:iCs/>
      <w:sz w:val="20"/>
    </w:rPr>
  </w:style>
  <w:style w:type="paragraph" w:styleId="BodyText">
    <w:name w:val="Body Text"/>
    <w:aliases w:val="EEA - Body Text"/>
    <w:basedOn w:val="Normal"/>
    <w:link w:val="BodyTextChar"/>
    <w:autoRedefine/>
    <w:qFormat/>
    <w:rsid w:val="00445D3E"/>
    <w:pPr>
      <w:spacing w:after="160" w:line="259" w:lineRule="auto"/>
      <w:ind w:left="360"/>
      <w:jc w:val="left"/>
    </w:pPr>
    <w:rPr>
      <w:rFonts w:asciiTheme="minorHAnsi" w:eastAsia="ヒラギノ角ゴ Pro W3" w:hAnsiTheme="minorHAnsi" w:cs="Times New Roman"/>
      <w:color w:val="000000"/>
      <w:szCs w:val="20"/>
      <w:lang w:eastAsia="en-GB"/>
    </w:rPr>
  </w:style>
  <w:style w:type="character" w:customStyle="1" w:styleId="BodyTextChar">
    <w:name w:val="Body Text Char"/>
    <w:aliases w:val="EEA - Body Text Char"/>
    <w:basedOn w:val="DefaultParagraphFont"/>
    <w:link w:val="BodyText"/>
    <w:rsid w:val="00445D3E"/>
    <w:rPr>
      <w:rFonts w:eastAsia="ヒラギノ角ゴ Pro W3" w:cs="Times New Roman"/>
      <w:color w:val="000000"/>
      <w:sz w:val="22"/>
      <w:szCs w:val="20"/>
      <w:lang w:val="en-GB" w:eastAsia="en-GB"/>
    </w:rPr>
  </w:style>
  <w:style w:type="paragraph" w:styleId="Caption">
    <w:name w:val="caption"/>
    <w:basedOn w:val="Normal"/>
    <w:next w:val="Normal"/>
    <w:unhideWhenUsed/>
    <w:qFormat/>
    <w:rsid w:val="00445D3E"/>
    <w:pPr>
      <w:spacing w:after="200"/>
    </w:pPr>
    <w:rPr>
      <w:rFonts w:asciiTheme="minorHAnsi" w:eastAsia="ヒラギノ角ゴ Pro W3" w:hAnsiTheme="minorHAnsi" w:cs="Times New Roman"/>
      <w:b/>
      <w:color w:val="1F497D" w:themeColor="text2"/>
      <w:szCs w:val="18"/>
    </w:rPr>
  </w:style>
  <w:style w:type="paragraph" w:customStyle="1" w:styleId="StyleCaptionLeft">
    <w:name w:val="Style Caption + Left"/>
    <w:basedOn w:val="Caption"/>
    <w:autoRedefine/>
    <w:qFormat/>
    <w:rsid w:val="00D35622"/>
    <w:pPr>
      <w:keepNext/>
      <w:jc w:val="left"/>
    </w:pPr>
    <w:rPr>
      <w:rFonts w:ascii="Calibri" w:eastAsia="Times New Roman" w:hAnsi="Calibri"/>
      <w:bCs/>
      <w:color w:val="007B6C"/>
      <w:szCs w:val="20"/>
    </w:rPr>
  </w:style>
  <w:style w:type="paragraph" w:customStyle="1" w:styleId="Tableheadinggreen">
    <w:name w:val="Table heading green"/>
    <w:basedOn w:val="Tableheading"/>
    <w:autoRedefine/>
    <w:qFormat/>
    <w:rsid w:val="00D06DE5"/>
    <w:rPr>
      <w:rFonts w:ascii="Calibri" w:hAnsi="Calibri"/>
      <w:bCs/>
      <w:iCs w:val="0"/>
      <w:color w:val="007B6C"/>
    </w:rPr>
  </w:style>
  <w:style w:type="paragraph" w:customStyle="1" w:styleId="paragraph">
    <w:name w:val="paragraph"/>
    <w:basedOn w:val="Normal"/>
    <w:rsid w:val="00675BB2"/>
    <w:pPr>
      <w:spacing w:before="100" w:beforeAutospacing="1" w:after="100" w:afterAutospacing="1"/>
      <w:jc w:val="left"/>
    </w:pPr>
    <w:rPr>
      <w:rFonts w:ascii="Times New Roman" w:eastAsia="Times New Roman" w:hAnsi="Times New Roman" w:cs="Times New Roman"/>
      <w:sz w:val="24"/>
      <w:lang w:eastAsia="en-GB"/>
    </w:rPr>
  </w:style>
  <w:style w:type="character" w:customStyle="1" w:styleId="normaltextrun">
    <w:name w:val="normaltextrun"/>
    <w:basedOn w:val="DefaultParagraphFont"/>
    <w:rsid w:val="00675BB2"/>
  </w:style>
  <w:style w:type="character" w:customStyle="1" w:styleId="eop">
    <w:name w:val="eop"/>
    <w:basedOn w:val="DefaultParagraphFont"/>
    <w:rsid w:val="00675BB2"/>
  </w:style>
  <w:style w:type="paragraph" w:styleId="Title">
    <w:name w:val="Title"/>
    <w:basedOn w:val="Normal"/>
    <w:next w:val="Normal"/>
    <w:link w:val="TitleChar"/>
    <w:uiPriority w:val="10"/>
    <w:qFormat/>
    <w:rsid w:val="008C3565"/>
    <w:rPr>
      <w:b/>
      <w:color w:val="008173"/>
      <w:sz w:val="48"/>
      <w:szCs w:val="48"/>
      <w:lang w:val="fr-FR"/>
    </w:rPr>
  </w:style>
  <w:style w:type="character" w:customStyle="1" w:styleId="TitleChar">
    <w:name w:val="Title Char"/>
    <w:basedOn w:val="DefaultParagraphFont"/>
    <w:link w:val="Title"/>
    <w:uiPriority w:val="10"/>
    <w:rsid w:val="008C3565"/>
    <w:rPr>
      <w:rFonts w:ascii="Calibri" w:hAnsi="Calibri"/>
      <w:b/>
      <w:color w:val="008173"/>
      <w:sz w:val="48"/>
      <w:szCs w:val="48"/>
      <w:lang w:val="fr-FR"/>
    </w:rPr>
  </w:style>
  <w:style w:type="character" w:customStyle="1" w:styleId="Heading8Char">
    <w:name w:val="Heading 8 Char"/>
    <w:basedOn w:val="DefaultParagraphFont"/>
    <w:link w:val="Heading8"/>
    <w:uiPriority w:val="9"/>
    <w:semiHidden/>
    <w:rsid w:val="0025704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57041"/>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semiHidden/>
    <w:unhideWhenUsed/>
    <w:rsid w:val="00F60684"/>
    <w:rPr>
      <w:sz w:val="16"/>
      <w:szCs w:val="16"/>
    </w:rPr>
  </w:style>
  <w:style w:type="paragraph" w:styleId="CommentText">
    <w:name w:val="annotation text"/>
    <w:basedOn w:val="Normal"/>
    <w:link w:val="CommentTextChar"/>
    <w:uiPriority w:val="99"/>
    <w:unhideWhenUsed/>
    <w:rsid w:val="00F60684"/>
    <w:rPr>
      <w:sz w:val="20"/>
      <w:szCs w:val="20"/>
    </w:rPr>
  </w:style>
  <w:style w:type="character" w:customStyle="1" w:styleId="CommentTextChar">
    <w:name w:val="Comment Text Char"/>
    <w:basedOn w:val="DefaultParagraphFont"/>
    <w:link w:val="CommentText"/>
    <w:uiPriority w:val="99"/>
    <w:rsid w:val="00F60684"/>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F60684"/>
    <w:rPr>
      <w:b/>
      <w:bCs/>
    </w:rPr>
  </w:style>
  <w:style w:type="character" w:customStyle="1" w:styleId="CommentSubjectChar">
    <w:name w:val="Comment Subject Char"/>
    <w:basedOn w:val="CommentTextChar"/>
    <w:link w:val="CommentSubject"/>
    <w:uiPriority w:val="99"/>
    <w:semiHidden/>
    <w:rsid w:val="00F60684"/>
    <w:rPr>
      <w:rFonts w:ascii="Calibri" w:hAnsi="Calibri"/>
      <w:b/>
      <w:bCs/>
      <w:sz w:val="20"/>
      <w:szCs w:val="20"/>
    </w:rPr>
  </w:style>
  <w:style w:type="paragraph" w:styleId="ListParagraph">
    <w:name w:val="List Paragraph"/>
    <w:basedOn w:val="Normal"/>
    <w:uiPriority w:val="34"/>
    <w:qFormat/>
    <w:rsid w:val="00C91FF4"/>
    <w:pPr>
      <w:ind w:left="720"/>
      <w:contextualSpacing/>
    </w:pPr>
  </w:style>
  <w:style w:type="paragraph" w:styleId="Revision">
    <w:name w:val="Revision"/>
    <w:hidden/>
    <w:uiPriority w:val="99"/>
    <w:semiHidden/>
    <w:rsid w:val="00A840C5"/>
    <w:rPr>
      <w:rFonts w:ascii="Calibri" w:hAnsi="Calibri"/>
      <w:sz w:val="22"/>
      <w:lang w:val="en-GB"/>
    </w:rPr>
  </w:style>
  <w:style w:type="character" w:styleId="Mention">
    <w:name w:val="Mention"/>
    <w:basedOn w:val="DefaultParagraphFont"/>
    <w:uiPriority w:val="99"/>
    <w:unhideWhenUsed/>
    <w:rsid w:val="005C3A0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672951">
      <w:bodyDiv w:val="1"/>
      <w:marLeft w:val="0"/>
      <w:marRight w:val="0"/>
      <w:marTop w:val="0"/>
      <w:marBottom w:val="0"/>
      <w:divBdr>
        <w:top w:val="none" w:sz="0" w:space="0" w:color="auto"/>
        <w:left w:val="none" w:sz="0" w:space="0" w:color="auto"/>
        <w:bottom w:val="none" w:sz="0" w:space="0" w:color="auto"/>
        <w:right w:val="none" w:sz="0" w:space="0" w:color="auto"/>
      </w:divBdr>
    </w:div>
    <w:div w:id="170487230">
      <w:bodyDiv w:val="1"/>
      <w:marLeft w:val="0"/>
      <w:marRight w:val="0"/>
      <w:marTop w:val="0"/>
      <w:marBottom w:val="0"/>
      <w:divBdr>
        <w:top w:val="none" w:sz="0" w:space="0" w:color="auto"/>
        <w:left w:val="none" w:sz="0" w:space="0" w:color="auto"/>
        <w:bottom w:val="none" w:sz="0" w:space="0" w:color="auto"/>
        <w:right w:val="none" w:sz="0" w:space="0" w:color="auto"/>
      </w:divBdr>
    </w:div>
    <w:div w:id="193468021">
      <w:bodyDiv w:val="1"/>
      <w:marLeft w:val="0"/>
      <w:marRight w:val="0"/>
      <w:marTop w:val="0"/>
      <w:marBottom w:val="0"/>
      <w:divBdr>
        <w:top w:val="none" w:sz="0" w:space="0" w:color="auto"/>
        <w:left w:val="none" w:sz="0" w:space="0" w:color="auto"/>
        <w:bottom w:val="none" w:sz="0" w:space="0" w:color="auto"/>
        <w:right w:val="none" w:sz="0" w:space="0" w:color="auto"/>
      </w:divBdr>
    </w:div>
    <w:div w:id="266616982">
      <w:bodyDiv w:val="1"/>
      <w:marLeft w:val="0"/>
      <w:marRight w:val="0"/>
      <w:marTop w:val="0"/>
      <w:marBottom w:val="0"/>
      <w:divBdr>
        <w:top w:val="none" w:sz="0" w:space="0" w:color="auto"/>
        <w:left w:val="none" w:sz="0" w:space="0" w:color="auto"/>
        <w:bottom w:val="none" w:sz="0" w:space="0" w:color="auto"/>
        <w:right w:val="none" w:sz="0" w:space="0" w:color="auto"/>
      </w:divBdr>
      <w:divsChild>
        <w:div w:id="777138869">
          <w:marLeft w:val="0"/>
          <w:marRight w:val="0"/>
          <w:marTop w:val="0"/>
          <w:marBottom w:val="0"/>
          <w:divBdr>
            <w:top w:val="none" w:sz="0" w:space="0" w:color="auto"/>
            <w:left w:val="none" w:sz="0" w:space="0" w:color="auto"/>
            <w:bottom w:val="none" w:sz="0" w:space="0" w:color="auto"/>
            <w:right w:val="none" w:sz="0" w:space="0" w:color="auto"/>
          </w:divBdr>
        </w:div>
        <w:div w:id="1382290827">
          <w:marLeft w:val="0"/>
          <w:marRight w:val="0"/>
          <w:marTop w:val="0"/>
          <w:marBottom w:val="0"/>
          <w:divBdr>
            <w:top w:val="none" w:sz="0" w:space="0" w:color="auto"/>
            <w:left w:val="none" w:sz="0" w:space="0" w:color="auto"/>
            <w:bottom w:val="none" w:sz="0" w:space="0" w:color="auto"/>
            <w:right w:val="none" w:sz="0" w:space="0" w:color="auto"/>
          </w:divBdr>
        </w:div>
      </w:divsChild>
    </w:div>
    <w:div w:id="286159665">
      <w:bodyDiv w:val="1"/>
      <w:marLeft w:val="0"/>
      <w:marRight w:val="0"/>
      <w:marTop w:val="0"/>
      <w:marBottom w:val="0"/>
      <w:divBdr>
        <w:top w:val="none" w:sz="0" w:space="0" w:color="auto"/>
        <w:left w:val="none" w:sz="0" w:space="0" w:color="auto"/>
        <w:bottom w:val="none" w:sz="0" w:space="0" w:color="auto"/>
        <w:right w:val="none" w:sz="0" w:space="0" w:color="auto"/>
      </w:divBdr>
    </w:div>
    <w:div w:id="379474813">
      <w:bodyDiv w:val="1"/>
      <w:marLeft w:val="0"/>
      <w:marRight w:val="0"/>
      <w:marTop w:val="0"/>
      <w:marBottom w:val="0"/>
      <w:divBdr>
        <w:top w:val="none" w:sz="0" w:space="0" w:color="auto"/>
        <w:left w:val="none" w:sz="0" w:space="0" w:color="auto"/>
        <w:bottom w:val="none" w:sz="0" w:space="0" w:color="auto"/>
        <w:right w:val="none" w:sz="0" w:space="0" w:color="auto"/>
      </w:divBdr>
    </w:div>
    <w:div w:id="412505888">
      <w:bodyDiv w:val="1"/>
      <w:marLeft w:val="0"/>
      <w:marRight w:val="0"/>
      <w:marTop w:val="0"/>
      <w:marBottom w:val="0"/>
      <w:divBdr>
        <w:top w:val="none" w:sz="0" w:space="0" w:color="auto"/>
        <w:left w:val="none" w:sz="0" w:space="0" w:color="auto"/>
        <w:bottom w:val="none" w:sz="0" w:space="0" w:color="auto"/>
        <w:right w:val="none" w:sz="0" w:space="0" w:color="auto"/>
      </w:divBdr>
    </w:div>
    <w:div w:id="520243995">
      <w:bodyDiv w:val="1"/>
      <w:marLeft w:val="0"/>
      <w:marRight w:val="0"/>
      <w:marTop w:val="0"/>
      <w:marBottom w:val="0"/>
      <w:divBdr>
        <w:top w:val="none" w:sz="0" w:space="0" w:color="auto"/>
        <w:left w:val="none" w:sz="0" w:space="0" w:color="auto"/>
        <w:bottom w:val="none" w:sz="0" w:space="0" w:color="auto"/>
        <w:right w:val="none" w:sz="0" w:space="0" w:color="auto"/>
      </w:divBdr>
    </w:div>
    <w:div w:id="596406101">
      <w:bodyDiv w:val="1"/>
      <w:marLeft w:val="0"/>
      <w:marRight w:val="0"/>
      <w:marTop w:val="0"/>
      <w:marBottom w:val="0"/>
      <w:divBdr>
        <w:top w:val="none" w:sz="0" w:space="0" w:color="auto"/>
        <w:left w:val="none" w:sz="0" w:space="0" w:color="auto"/>
        <w:bottom w:val="none" w:sz="0" w:space="0" w:color="auto"/>
        <w:right w:val="none" w:sz="0" w:space="0" w:color="auto"/>
      </w:divBdr>
    </w:div>
    <w:div w:id="660045681">
      <w:bodyDiv w:val="1"/>
      <w:marLeft w:val="0"/>
      <w:marRight w:val="0"/>
      <w:marTop w:val="0"/>
      <w:marBottom w:val="0"/>
      <w:divBdr>
        <w:top w:val="none" w:sz="0" w:space="0" w:color="auto"/>
        <w:left w:val="none" w:sz="0" w:space="0" w:color="auto"/>
        <w:bottom w:val="none" w:sz="0" w:space="0" w:color="auto"/>
        <w:right w:val="none" w:sz="0" w:space="0" w:color="auto"/>
      </w:divBdr>
    </w:div>
    <w:div w:id="688335131">
      <w:bodyDiv w:val="1"/>
      <w:marLeft w:val="0"/>
      <w:marRight w:val="0"/>
      <w:marTop w:val="0"/>
      <w:marBottom w:val="0"/>
      <w:divBdr>
        <w:top w:val="none" w:sz="0" w:space="0" w:color="auto"/>
        <w:left w:val="none" w:sz="0" w:space="0" w:color="auto"/>
        <w:bottom w:val="none" w:sz="0" w:space="0" w:color="auto"/>
        <w:right w:val="none" w:sz="0" w:space="0" w:color="auto"/>
      </w:divBdr>
    </w:div>
    <w:div w:id="800805697">
      <w:bodyDiv w:val="1"/>
      <w:marLeft w:val="0"/>
      <w:marRight w:val="0"/>
      <w:marTop w:val="0"/>
      <w:marBottom w:val="0"/>
      <w:divBdr>
        <w:top w:val="none" w:sz="0" w:space="0" w:color="auto"/>
        <w:left w:val="none" w:sz="0" w:space="0" w:color="auto"/>
        <w:bottom w:val="none" w:sz="0" w:space="0" w:color="auto"/>
        <w:right w:val="none" w:sz="0" w:space="0" w:color="auto"/>
      </w:divBdr>
    </w:div>
    <w:div w:id="917901858">
      <w:bodyDiv w:val="1"/>
      <w:marLeft w:val="0"/>
      <w:marRight w:val="0"/>
      <w:marTop w:val="0"/>
      <w:marBottom w:val="0"/>
      <w:divBdr>
        <w:top w:val="none" w:sz="0" w:space="0" w:color="auto"/>
        <w:left w:val="none" w:sz="0" w:space="0" w:color="auto"/>
        <w:bottom w:val="none" w:sz="0" w:space="0" w:color="auto"/>
        <w:right w:val="none" w:sz="0" w:space="0" w:color="auto"/>
      </w:divBdr>
      <w:divsChild>
        <w:div w:id="269238428">
          <w:marLeft w:val="0"/>
          <w:marRight w:val="0"/>
          <w:marTop w:val="0"/>
          <w:marBottom w:val="0"/>
          <w:divBdr>
            <w:top w:val="none" w:sz="0" w:space="0" w:color="auto"/>
            <w:left w:val="none" w:sz="0" w:space="0" w:color="auto"/>
            <w:bottom w:val="none" w:sz="0" w:space="0" w:color="auto"/>
            <w:right w:val="none" w:sz="0" w:space="0" w:color="auto"/>
          </w:divBdr>
        </w:div>
        <w:div w:id="932208607">
          <w:marLeft w:val="0"/>
          <w:marRight w:val="0"/>
          <w:marTop w:val="0"/>
          <w:marBottom w:val="0"/>
          <w:divBdr>
            <w:top w:val="none" w:sz="0" w:space="0" w:color="auto"/>
            <w:left w:val="none" w:sz="0" w:space="0" w:color="auto"/>
            <w:bottom w:val="none" w:sz="0" w:space="0" w:color="auto"/>
            <w:right w:val="none" w:sz="0" w:space="0" w:color="auto"/>
          </w:divBdr>
        </w:div>
        <w:div w:id="2032410748">
          <w:marLeft w:val="0"/>
          <w:marRight w:val="0"/>
          <w:marTop w:val="0"/>
          <w:marBottom w:val="0"/>
          <w:divBdr>
            <w:top w:val="none" w:sz="0" w:space="0" w:color="auto"/>
            <w:left w:val="none" w:sz="0" w:space="0" w:color="auto"/>
            <w:bottom w:val="none" w:sz="0" w:space="0" w:color="auto"/>
            <w:right w:val="none" w:sz="0" w:space="0" w:color="auto"/>
          </w:divBdr>
        </w:div>
      </w:divsChild>
    </w:div>
    <w:div w:id="1011179767">
      <w:bodyDiv w:val="1"/>
      <w:marLeft w:val="0"/>
      <w:marRight w:val="0"/>
      <w:marTop w:val="0"/>
      <w:marBottom w:val="0"/>
      <w:divBdr>
        <w:top w:val="none" w:sz="0" w:space="0" w:color="auto"/>
        <w:left w:val="none" w:sz="0" w:space="0" w:color="auto"/>
        <w:bottom w:val="none" w:sz="0" w:space="0" w:color="auto"/>
        <w:right w:val="none" w:sz="0" w:space="0" w:color="auto"/>
      </w:divBdr>
    </w:div>
    <w:div w:id="1081298231">
      <w:bodyDiv w:val="1"/>
      <w:marLeft w:val="0"/>
      <w:marRight w:val="0"/>
      <w:marTop w:val="0"/>
      <w:marBottom w:val="0"/>
      <w:divBdr>
        <w:top w:val="none" w:sz="0" w:space="0" w:color="auto"/>
        <w:left w:val="none" w:sz="0" w:space="0" w:color="auto"/>
        <w:bottom w:val="none" w:sz="0" w:space="0" w:color="auto"/>
        <w:right w:val="none" w:sz="0" w:space="0" w:color="auto"/>
      </w:divBdr>
    </w:div>
    <w:div w:id="1094470360">
      <w:bodyDiv w:val="1"/>
      <w:marLeft w:val="0"/>
      <w:marRight w:val="0"/>
      <w:marTop w:val="0"/>
      <w:marBottom w:val="0"/>
      <w:divBdr>
        <w:top w:val="none" w:sz="0" w:space="0" w:color="auto"/>
        <w:left w:val="none" w:sz="0" w:space="0" w:color="auto"/>
        <w:bottom w:val="none" w:sz="0" w:space="0" w:color="auto"/>
        <w:right w:val="none" w:sz="0" w:space="0" w:color="auto"/>
      </w:divBdr>
    </w:div>
    <w:div w:id="1105266287">
      <w:bodyDiv w:val="1"/>
      <w:marLeft w:val="0"/>
      <w:marRight w:val="0"/>
      <w:marTop w:val="0"/>
      <w:marBottom w:val="0"/>
      <w:divBdr>
        <w:top w:val="none" w:sz="0" w:space="0" w:color="auto"/>
        <w:left w:val="none" w:sz="0" w:space="0" w:color="auto"/>
        <w:bottom w:val="none" w:sz="0" w:space="0" w:color="auto"/>
        <w:right w:val="none" w:sz="0" w:space="0" w:color="auto"/>
      </w:divBdr>
    </w:div>
    <w:div w:id="1117944611">
      <w:bodyDiv w:val="1"/>
      <w:marLeft w:val="0"/>
      <w:marRight w:val="0"/>
      <w:marTop w:val="0"/>
      <w:marBottom w:val="0"/>
      <w:divBdr>
        <w:top w:val="none" w:sz="0" w:space="0" w:color="auto"/>
        <w:left w:val="none" w:sz="0" w:space="0" w:color="auto"/>
        <w:bottom w:val="none" w:sz="0" w:space="0" w:color="auto"/>
        <w:right w:val="none" w:sz="0" w:space="0" w:color="auto"/>
      </w:divBdr>
      <w:divsChild>
        <w:div w:id="1295910579">
          <w:marLeft w:val="0"/>
          <w:marRight w:val="0"/>
          <w:marTop w:val="0"/>
          <w:marBottom w:val="0"/>
          <w:divBdr>
            <w:top w:val="none" w:sz="0" w:space="0" w:color="auto"/>
            <w:left w:val="none" w:sz="0" w:space="0" w:color="auto"/>
            <w:bottom w:val="none" w:sz="0" w:space="0" w:color="auto"/>
            <w:right w:val="none" w:sz="0" w:space="0" w:color="auto"/>
          </w:divBdr>
        </w:div>
        <w:div w:id="1523975941">
          <w:marLeft w:val="0"/>
          <w:marRight w:val="0"/>
          <w:marTop w:val="0"/>
          <w:marBottom w:val="0"/>
          <w:divBdr>
            <w:top w:val="none" w:sz="0" w:space="0" w:color="auto"/>
            <w:left w:val="none" w:sz="0" w:space="0" w:color="auto"/>
            <w:bottom w:val="none" w:sz="0" w:space="0" w:color="auto"/>
            <w:right w:val="none" w:sz="0" w:space="0" w:color="auto"/>
          </w:divBdr>
        </w:div>
        <w:div w:id="2124306156">
          <w:marLeft w:val="0"/>
          <w:marRight w:val="0"/>
          <w:marTop w:val="0"/>
          <w:marBottom w:val="0"/>
          <w:divBdr>
            <w:top w:val="none" w:sz="0" w:space="0" w:color="auto"/>
            <w:left w:val="none" w:sz="0" w:space="0" w:color="auto"/>
            <w:bottom w:val="none" w:sz="0" w:space="0" w:color="auto"/>
            <w:right w:val="none" w:sz="0" w:space="0" w:color="auto"/>
          </w:divBdr>
        </w:div>
      </w:divsChild>
    </w:div>
    <w:div w:id="1170758062">
      <w:bodyDiv w:val="1"/>
      <w:marLeft w:val="0"/>
      <w:marRight w:val="0"/>
      <w:marTop w:val="0"/>
      <w:marBottom w:val="0"/>
      <w:divBdr>
        <w:top w:val="none" w:sz="0" w:space="0" w:color="auto"/>
        <w:left w:val="none" w:sz="0" w:space="0" w:color="auto"/>
        <w:bottom w:val="none" w:sz="0" w:space="0" w:color="auto"/>
        <w:right w:val="none" w:sz="0" w:space="0" w:color="auto"/>
      </w:divBdr>
      <w:divsChild>
        <w:div w:id="480538500">
          <w:marLeft w:val="0"/>
          <w:marRight w:val="0"/>
          <w:marTop w:val="0"/>
          <w:marBottom w:val="0"/>
          <w:divBdr>
            <w:top w:val="none" w:sz="0" w:space="0" w:color="auto"/>
            <w:left w:val="none" w:sz="0" w:space="0" w:color="auto"/>
            <w:bottom w:val="none" w:sz="0" w:space="0" w:color="auto"/>
            <w:right w:val="none" w:sz="0" w:space="0" w:color="auto"/>
          </w:divBdr>
        </w:div>
        <w:div w:id="1846553167">
          <w:marLeft w:val="0"/>
          <w:marRight w:val="0"/>
          <w:marTop w:val="0"/>
          <w:marBottom w:val="0"/>
          <w:divBdr>
            <w:top w:val="none" w:sz="0" w:space="0" w:color="auto"/>
            <w:left w:val="none" w:sz="0" w:space="0" w:color="auto"/>
            <w:bottom w:val="none" w:sz="0" w:space="0" w:color="auto"/>
            <w:right w:val="none" w:sz="0" w:space="0" w:color="auto"/>
          </w:divBdr>
        </w:div>
      </w:divsChild>
    </w:div>
    <w:div w:id="1365786845">
      <w:bodyDiv w:val="1"/>
      <w:marLeft w:val="0"/>
      <w:marRight w:val="0"/>
      <w:marTop w:val="0"/>
      <w:marBottom w:val="0"/>
      <w:divBdr>
        <w:top w:val="none" w:sz="0" w:space="0" w:color="auto"/>
        <w:left w:val="none" w:sz="0" w:space="0" w:color="auto"/>
        <w:bottom w:val="none" w:sz="0" w:space="0" w:color="auto"/>
        <w:right w:val="none" w:sz="0" w:space="0" w:color="auto"/>
      </w:divBdr>
      <w:divsChild>
        <w:div w:id="43986798">
          <w:marLeft w:val="0"/>
          <w:marRight w:val="0"/>
          <w:marTop w:val="0"/>
          <w:marBottom w:val="0"/>
          <w:divBdr>
            <w:top w:val="none" w:sz="0" w:space="0" w:color="auto"/>
            <w:left w:val="none" w:sz="0" w:space="0" w:color="auto"/>
            <w:bottom w:val="none" w:sz="0" w:space="0" w:color="auto"/>
            <w:right w:val="none" w:sz="0" w:space="0" w:color="auto"/>
          </w:divBdr>
        </w:div>
        <w:div w:id="364717144">
          <w:marLeft w:val="0"/>
          <w:marRight w:val="0"/>
          <w:marTop w:val="0"/>
          <w:marBottom w:val="0"/>
          <w:divBdr>
            <w:top w:val="none" w:sz="0" w:space="0" w:color="auto"/>
            <w:left w:val="none" w:sz="0" w:space="0" w:color="auto"/>
            <w:bottom w:val="none" w:sz="0" w:space="0" w:color="auto"/>
            <w:right w:val="none" w:sz="0" w:space="0" w:color="auto"/>
          </w:divBdr>
        </w:div>
        <w:div w:id="1553467336">
          <w:marLeft w:val="0"/>
          <w:marRight w:val="0"/>
          <w:marTop w:val="0"/>
          <w:marBottom w:val="0"/>
          <w:divBdr>
            <w:top w:val="none" w:sz="0" w:space="0" w:color="auto"/>
            <w:left w:val="none" w:sz="0" w:space="0" w:color="auto"/>
            <w:bottom w:val="none" w:sz="0" w:space="0" w:color="auto"/>
            <w:right w:val="none" w:sz="0" w:space="0" w:color="auto"/>
          </w:divBdr>
        </w:div>
      </w:divsChild>
    </w:div>
    <w:div w:id="1403331517">
      <w:bodyDiv w:val="1"/>
      <w:marLeft w:val="0"/>
      <w:marRight w:val="0"/>
      <w:marTop w:val="0"/>
      <w:marBottom w:val="0"/>
      <w:divBdr>
        <w:top w:val="none" w:sz="0" w:space="0" w:color="auto"/>
        <w:left w:val="none" w:sz="0" w:space="0" w:color="auto"/>
        <w:bottom w:val="none" w:sz="0" w:space="0" w:color="auto"/>
        <w:right w:val="none" w:sz="0" w:space="0" w:color="auto"/>
      </w:divBdr>
    </w:div>
    <w:div w:id="1475608744">
      <w:bodyDiv w:val="1"/>
      <w:marLeft w:val="0"/>
      <w:marRight w:val="0"/>
      <w:marTop w:val="0"/>
      <w:marBottom w:val="0"/>
      <w:divBdr>
        <w:top w:val="none" w:sz="0" w:space="0" w:color="auto"/>
        <w:left w:val="none" w:sz="0" w:space="0" w:color="auto"/>
        <w:bottom w:val="none" w:sz="0" w:space="0" w:color="auto"/>
        <w:right w:val="none" w:sz="0" w:space="0" w:color="auto"/>
      </w:divBdr>
    </w:div>
    <w:div w:id="1554267400">
      <w:bodyDiv w:val="1"/>
      <w:marLeft w:val="0"/>
      <w:marRight w:val="0"/>
      <w:marTop w:val="0"/>
      <w:marBottom w:val="0"/>
      <w:divBdr>
        <w:top w:val="none" w:sz="0" w:space="0" w:color="auto"/>
        <w:left w:val="none" w:sz="0" w:space="0" w:color="auto"/>
        <w:bottom w:val="none" w:sz="0" w:space="0" w:color="auto"/>
        <w:right w:val="none" w:sz="0" w:space="0" w:color="auto"/>
      </w:divBdr>
    </w:div>
    <w:div w:id="1606494674">
      <w:bodyDiv w:val="1"/>
      <w:marLeft w:val="0"/>
      <w:marRight w:val="0"/>
      <w:marTop w:val="0"/>
      <w:marBottom w:val="0"/>
      <w:divBdr>
        <w:top w:val="none" w:sz="0" w:space="0" w:color="auto"/>
        <w:left w:val="none" w:sz="0" w:space="0" w:color="auto"/>
        <w:bottom w:val="none" w:sz="0" w:space="0" w:color="auto"/>
        <w:right w:val="none" w:sz="0" w:space="0" w:color="auto"/>
      </w:divBdr>
      <w:divsChild>
        <w:div w:id="614559020">
          <w:marLeft w:val="0"/>
          <w:marRight w:val="0"/>
          <w:marTop w:val="0"/>
          <w:marBottom w:val="0"/>
          <w:divBdr>
            <w:top w:val="none" w:sz="0" w:space="0" w:color="auto"/>
            <w:left w:val="none" w:sz="0" w:space="0" w:color="auto"/>
            <w:bottom w:val="none" w:sz="0" w:space="0" w:color="auto"/>
            <w:right w:val="none" w:sz="0" w:space="0" w:color="auto"/>
          </w:divBdr>
        </w:div>
        <w:div w:id="693389401">
          <w:marLeft w:val="0"/>
          <w:marRight w:val="0"/>
          <w:marTop w:val="0"/>
          <w:marBottom w:val="0"/>
          <w:divBdr>
            <w:top w:val="none" w:sz="0" w:space="0" w:color="auto"/>
            <w:left w:val="none" w:sz="0" w:space="0" w:color="auto"/>
            <w:bottom w:val="none" w:sz="0" w:space="0" w:color="auto"/>
            <w:right w:val="none" w:sz="0" w:space="0" w:color="auto"/>
          </w:divBdr>
        </w:div>
      </w:divsChild>
    </w:div>
    <w:div w:id="1729066100">
      <w:bodyDiv w:val="1"/>
      <w:marLeft w:val="0"/>
      <w:marRight w:val="0"/>
      <w:marTop w:val="0"/>
      <w:marBottom w:val="0"/>
      <w:divBdr>
        <w:top w:val="none" w:sz="0" w:space="0" w:color="auto"/>
        <w:left w:val="none" w:sz="0" w:space="0" w:color="auto"/>
        <w:bottom w:val="none" w:sz="0" w:space="0" w:color="auto"/>
        <w:right w:val="none" w:sz="0" w:space="0" w:color="auto"/>
      </w:divBdr>
    </w:div>
    <w:div w:id="1813715494">
      <w:bodyDiv w:val="1"/>
      <w:marLeft w:val="0"/>
      <w:marRight w:val="0"/>
      <w:marTop w:val="0"/>
      <w:marBottom w:val="0"/>
      <w:divBdr>
        <w:top w:val="none" w:sz="0" w:space="0" w:color="auto"/>
        <w:left w:val="none" w:sz="0" w:space="0" w:color="auto"/>
        <w:bottom w:val="none" w:sz="0" w:space="0" w:color="auto"/>
        <w:right w:val="none" w:sz="0" w:space="0" w:color="auto"/>
      </w:divBdr>
      <w:divsChild>
        <w:div w:id="222716824">
          <w:marLeft w:val="0"/>
          <w:marRight w:val="0"/>
          <w:marTop w:val="0"/>
          <w:marBottom w:val="0"/>
          <w:divBdr>
            <w:top w:val="none" w:sz="0" w:space="0" w:color="auto"/>
            <w:left w:val="none" w:sz="0" w:space="0" w:color="auto"/>
            <w:bottom w:val="none" w:sz="0" w:space="0" w:color="auto"/>
            <w:right w:val="none" w:sz="0" w:space="0" w:color="auto"/>
          </w:divBdr>
        </w:div>
        <w:div w:id="646934727">
          <w:marLeft w:val="0"/>
          <w:marRight w:val="0"/>
          <w:marTop w:val="0"/>
          <w:marBottom w:val="0"/>
          <w:divBdr>
            <w:top w:val="none" w:sz="0" w:space="0" w:color="auto"/>
            <w:left w:val="none" w:sz="0" w:space="0" w:color="auto"/>
            <w:bottom w:val="none" w:sz="0" w:space="0" w:color="auto"/>
            <w:right w:val="none" w:sz="0" w:space="0" w:color="auto"/>
          </w:divBdr>
        </w:div>
        <w:div w:id="647512737">
          <w:marLeft w:val="0"/>
          <w:marRight w:val="0"/>
          <w:marTop w:val="0"/>
          <w:marBottom w:val="0"/>
          <w:divBdr>
            <w:top w:val="none" w:sz="0" w:space="0" w:color="auto"/>
            <w:left w:val="none" w:sz="0" w:space="0" w:color="auto"/>
            <w:bottom w:val="none" w:sz="0" w:space="0" w:color="auto"/>
            <w:right w:val="none" w:sz="0" w:space="0" w:color="auto"/>
          </w:divBdr>
        </w:div>
        <w:div w:id="717508643">
          <w:marLeft w:val="0"/>
          <w:marRight w:val="0"/>
          <w:marTop w:val="0"/>
          <w:marBottom w:val="0"/>
          <w:divBdr>
            <w:top w:val="none" w:sz="0" w:space="0" w:color="auto"/>
            <w:left w:val="none" w:sz="0" w:space="0" w:color="auto"/>
            <w:bottom w:val="none" w:sz="0" w:space="0" w:color="auto"/>
            <w:right w:val="none" w:sz="0" w:space="0" w:color="auto"/>
          </w:divBdr>
        </w:div>
        <w:div w:id="821190140">
          <w:marLeft w:val="0"/>
          <w:marRight w:val="0"/>
          <w:marTop w:val="0"/>
          <w:marBottom w:val="0"/>
          <w:divBdr>
            <w:top w:val="none" w:sz="0" w:space="0" w:color="auto"/>
            <w:left w:val="none" w:sz="0" w:space="0" w:color="auto"/>
            <w:bottom w:val="none" w:sz="0" w:space="0" w:color="auto"/>
            <w:right w:val="none" w:sz="0" w:space="0" w:color="auto"/>
          </w:divBdr>
        </w:div>
        <w:div w:id="1379667349">
          <w:marLeft w:val="0"/>
          <w:marRight w:val="0"/>
          <w:marTop w:val="0"/>
          <w:marBottom w:val="0"/>
          <w:divBdr>
            <w:top w:val="none" w:sz="0" w:space="0" w:color="auto"/>
            <w:left w:val="none" w:sz="0" w:space="0" w:color="auto"/>
            <w:bottom w:val="none" w:sz="0" w:space="0" w:color="auto"/>
            <w:right w:val="none" w:sz="0" w:space="0" w:color="auto"/>
          </w:divBdr>
        </w:div>
      </w:divsChild>
    </w:div>
    <w:div w:id="1842575619">
      <w:bodyDiv w:val="1"/>
      <w:marLeft w:val="0"/>
      <w:marRight w:val="0"/>
      <w:marTop w:val="0"/>
      <w:marBottom w:val="0"/>
      <w:divBdr>
        <w:top w:val="none" w:sz="0" w:space="0" w:color="auto"/>
        <w:left w:val="none" w:sz="0" w:space="0" w:color="auto"/>
        <w:bottom w:val="none" w:sz="0" w:space="0" w:color="auto"/>
        <w:right w:val="none" w:sz="0" w:space="0" w:color="auto"/>
      </w:divBdr>
      <w:divsChild>
        <w:div w:id="164365685">
          <w:marLeft w:val="0"/>
          <w:marRight w:val="0"/>
          <w:marTop w:val="0"/>
          <w:marBottom w:val="0"/>
          <w:divBdr>
            <w:top w:val="none" w:sz="0" w:space="0" w:color="auto"/>
            <w:left w:val="none" w:sz="0" w:space="0" w:color="auto"/>
            <w:bottom w:val="none" w:sz="0" w:space="0" w:color="auto"/>
            <w:right w:val="none" w:sz="0" w:space="0" w:color="auto"/>
          </w:divBdr>
        </w:div>
        <w:div w:id="1429502647">
          <w:marLeft w:val="0"/>
          <w:marRight w:val="0"/>
          <w:marTop w:val="0"/>
          <w:marBottom w:val="0"/>
          <w:divBdr>
            <w:top w:val="none" w:sz="0" w:space="0" w:color="auto"/>
            <w:left w:val="none" w:sz="0" w:space="0" w:color="auto"/>
            <w:bottom w:val="none" w:sz="0" w:space="0" w:color="auto"/>
            <w:right w:val="none" w:sz="0" w:space="0" w:color="auto"/>
          </w:divBdr>
        </w:div>
        <w:div w:id="1627618653">
          <w:marLeft w:val="0"/>
          <w:marRight w:val="0"/>
          <w:marTop w:val="0"/>
          <w:marBottom w:val="0"/>
          <w:divBdr>
            <w:top w:val="none" w:sz="0" w:space="0" w:color="auto"/>
            <w:left w:val="none" w:sz="0" w:space="0" w:color="auto"/>
            <w:bottom w:val="none" w:sz="0" w:space="0" w:color="auto"/>
            <w:right w:val="none" w:sz="0" w:space="0" w:color="auto"/>
          </w:divBdr>
        </w:div>
      </w:divsChild>
    </w:div>
    <w:div w:id="1899706330">
      <w:bodyDiv w:val="1"/>
      <w:marLeft w:val="0"/>
      <w:marRight w:val="0"/>
      <w:marTop w:val="0"/>
      <w:marBottom w:val="0"/>
      <w:divBdr>
        <w:top w:val="none" w:sz="0" w:space="0" w:color="auto"/>
        <w:left w:val="none" w:sz="0" w:space="0" w:color="auto"/>
        <w:bottom w:val="none" w:sz="0" w:space="0" w:color="auto"/>
        <w:right w:val="none" w:sz="0" w:space="0" w:color="auto"/>
      </w:divBdr>
    </w:div>
    <w:div w:id="1924683289">
      <w:bodyDiv w:val="1"/>
      <w:marLeft w:val="0"/>
      <w:marRight w:val="0"/>
      <w:marTop w:val="0"/>
      <w:marBottom w:val="0"/>
      <w:divBdr>
        <w:top w:val="none" w:sz="0" w:space="0" w:color="auto"/>
        <w:left w:val="none" w:sz="0" w:space="0" w:color="auto"/>
        <w:bottom w:val="none" w:sz="0" w:space="0" w:color="auto"/>
        <w:right w:val="none" w:sz="0" w:space="0" w:color="auto"/>
      </w:divBdr>
    </w:div>
    <w:div w:id="1969506693">
      <w:bodyDiv w:val="1"/>
      <w:marLeft w:val="0"/>
      <w:marRight w:val="0"/>
      <w:marTop w:val="0"/>
      <w:marBottom w:val="0"/>
      <w:divBdr>
        <w:top w:val="none" w:sz="0" w:space="0" w:color="auto"/>
        <w:left w:val="none" w:sz="0" w:space="0" w:color="auto"/>
        <w:bottom w:val="none" w:sz="0" w:space="0" w:color="auto"/>
        <w:right w:val="none" w:sz="0" w:space="0" w:color="auto"/>
      </w:divBdr>
    </w:div>
    <w:div w:id="2030445849">
      <w:bodyDiv w:val="1"/>
      <w:marLeft w:val="0"/>
      <w:marRight w:val="0"/>
      <w:marTop w:val="0"/>
      <w:marBottom w:val="0"/>
      <w:divBdr>
        <w:top w:val="none" w:sz="0" w:space="0" w:color="auto"/>
        <w:left w:val="none" w:sz="0" w:space="0" w:color="auto"/>
        <w:bottom w:val="none" w:sz="0" w:space="0" w:color="auto"/>
        <w:right w:val="none" w:sz="0" w:space="0" w:color="auto"/>
      </w:divBdr>
    </w:div>
    <w:div w:id="2039810899">
      <w:bodyDiv w:val="1"/>
      <w:marLeft w:val="0"/>
      <w:marRight w:val="0"/>
      <w:marTop w:val="0"/>
      <w:marBottom w:val="0"/>
      <w:divBdr>
        <w:top w:val="none" w:sz="0" w:space="0" w:color="auto"/>
        <w:left w:val="none" w:sz="0" w:space="0" w:color="auto"/>
        <w:bottom w:val="none" w:sz="0" w:space="0" w:color="auto"/>
        <w:right w:val="none" w:sz="0" w:space="0" w:color="auto"/>
      </w:divBdr>
    </w:div>
    <w:div w:id="2046827048">
      <w:bodyDiv w:val="1"/>
      <w:marLeft w:val="0"/>
      <w:marRight w:val="0"/>
      <w:marTop w:val="0"/>
      <w:marBottom w:val="0"/>
      <w:divBdr>
        <w:top w:val="none" w:sz="0" w:space="0" w:color="auto"/>
        <w:left w:val="none" w:sz="0" w:space="0" w:color="auto"/>
        <w:bottom w:val="none" w:sz="0" w:space="0" w:color="auto"/>
        <w:right w:val="none" w:sz="0" w:space="0" w:color="auto"/>
      </w:divBdr>
      <w:divsChild>
        <w:div w:id="910310180">
          <w:marLeft w:val="0"/>
          <w:marRight w:val="0"/>
          <w:marTop w:val="0"/>
          <w:marBottom w:val="0"/>
          <w:divBdr>
            <w:top w:val="none" w:sz="0" w:space="0" w:color="auto"/>
            <w:left w:val="none" w:sz="0" w:space="0" w:color="auto"/>
            <w:bottom w:val="none" w:sz="0" w:space="0" w:color="auto"/>
            <w:right w:val="none" w:sz="0" w:space="0" w:color="auto"/>
          </w:divBdr>
        </w:div>
        <w:div w:id="1720667820">
          <w:marLeft w:val="0"/>
          <w:marRight w:val="0"/>
          <w:marTop w:val="0"/>
          <w:marBottom w:val="0"/>
          <w:divBdr>
            <w:top w:val="none" w:sz="0" w:space="0" w:color="auto"/>
            <w:left w:val="none" w:sz="0" w:space="0" w:color="auto"/>
            <w:bottom w:val="none" w:sz="0" w:space="0" w:color="auto"/>
            <w:right w:val="none" w:sz="0" w:space="0" w:color="auto"/>
          </w:divBdr>
        </w:div>
      </w:divsChild>
    </w:div>
    <w:div w:id="21180637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hyperlink" Target="https://www.eionet.europa.eu/etcs/etc-ce" TargetMode="Externa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europa.eu" TargetMode="External"/><Relationship Id="rId25" Type="http://schemas.openxmlformats.org/officeDocument/2006/relationships/hyperlink" Target="https://www.eionet.europa.eu/etcs/etc-ce"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eur-lex.europa.eu/resource.html?uri=cellar:0567fd10-7165-11ed-9887-01aa75ed71a1.0001.02/DOC_1&amp;format=PDF"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ze\Downloads\ETC-ACM_report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8a86d88-0edf-469b-b6c3-17028e86f05a"/>
    <lcf76f155ced4ddcb4097134ff3c332f xmlns="2369e19d-afd5-4c4b-9359-05565a9e7a6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7D721CA0A481E48AE89AA8256F3CCEC" ma:contentTypeVersion="15" ma:contentTypeDescription="Create a new document." ma:contentTypeScope="" ma:versionID="c1839a9905b3c907ba6a38aece7cb7aa">
  <xsd:schema xmlns:xsd="http://www.w3.org/2001/XMLSchema" xmlns:xs="http://www.w3.org/2001/XMLSchema" xmlns:p="http://schemas.microsoft.com/office/2006/metadata/properties" xmlns:ns2="2369e19d-afd5-4c4b-9359-05565a9e7a6e" xmlns:ns3="f8a86d88-0edf-469b-b6c3-17028e86f05a" targetNamespace="http://schemas.microsoft.com/office/2006/metadata/properties" ma:root="true" ma:fieldsID="8f59e357b19aa7db667c5dd6be48a2e5" ns2:_="" ns3:_="">
    <xsd:import namespace="2369e19d-afd5-4c4b-9359-05565a9e7a6e"/>
    <xsd:import namespace="f8a86d88-0edf-469b-b6c3-17028e86f05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69e19d-afd5-4c4b-9359-05565a9e7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e42cbc-566b-46c9-aea5-a71cdcd36d8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86d88-0edf-469b-b6c3-17028e86f05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9dae42-e786-462d-a3be-3251bb953e81}" ma:internalName="TaxCatchAll" ma:showField="CatchAllData" ma:web="f8a86d88-0edf-469b-b6c3-17028e86f0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074E05-A806-42F7-A89F-F0A8B6226553}">
  <ds:schemaRefs>
    <ds:schemaRef ds:uri="http://schemas.microsoft.com/office/2006/metadata/properties"/>
    <ds:schemaRef ds:uri="http://schemas.microsoft.com/office/infopath/2007/PartnerControls"/>
    <ds:schemaRef ds:uri="f8a86d88-0edf-469b-b6c3-17028e86f05a"/>
    <ds:schemaRef ds:uri="2369e19d-afd5-4c4b-9359-05565a9e7a6e"/>
  </ds:schemaRefs>
</ds:datastoreItem>
</file>

<file path=customXml/itemProps2.xml><?xml version="1.0" encoding="utf-8"?>
<ds:datastoreItem xmlns:ds="http://schemas.openxmlformats.org/officeDocument/2006/customXml" ds:itemID="{7E680583-B302-4971-B8C7-6D11889903FB}">
  <ds:schemaRefs>
    <ds:schemaRef ds:uri="http://schemas.microsoft.com/sharepoint/v3/contenttype/forms"/>
  </ds:schemaRefs>
</ds:datastoreItem>
</file>

<file path=customXml/itemProps3.xml><?xml version="1.0" encoding="utf-8"?>
<ds:datastoreItem xmlns:ds="http://schemas.openxmlformats.org/officeDocument/2006/customXml" ds:itemID="{2424DCE9-6E7A-45EB-849D-4CD8B9A38D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69e19d-afd5-4c4b-9359-05565a9e7a6e"/>
    <ds:schemaRef ds:uri="f8a86d88-0edf-469b-b6c3-17028e86f0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A232FA-6EF6-40B2-9A40-96C3067F3DA6}">
  <ds:schemaRefs>
    <ds:schemaRef ds:uri="http://schemas.openxmlformats.org/officeDocument/2006/bibliography"/>
  </ds:schemaRefs>
</ds:datastoreItem>
</file>

<file path=docMetadata/LabelInfo.xml><?xml version="1.0" encoding="utf-8"?>
<clbl:labelList xmlns:clbl="http://schemas.microsoft.com/office/2020/mipLabelMetadata">
  <clbl:label id="{c60876f9-5b2a-45e5-929b-63ae9864abc8}" enabled="1" method="Standard" siteId="{9e2777ed-8237-4ab9-9278-2c144d6f6da3}" contentBits="0" removed="0"/>
</clbl:labelList>
</file>

<file path=docProps/app.xml><?xml version="1.0" encoding="utf-8"?>
<Properties xmlns="http://schemas.openxmlformats.org/officeDocument/2006/extended-properties" xmlns:vt="http://schemas.openxmlformats.org/officeDocument/2006/docPropsVTypes">
  <Template>ETC-ACM_report_template%20(1).dotx</Template>
  <TotalTime>0</TotalTime>
  <Pages>15</Pages>
  <Words>3575</Words>
  <Characters>20379</Characters>
  <Application>Microsoft Office Word</Application>
  <DocSecurity>0</DocSecurity>
  <Lines>169</Lines>
  <Paragraphs>47</Paragraphs>
  <ScaleCrop>false</ScaleCrop>
  <Company/>
  <LinksUpToDate>false</LinksUpToDate>
  <CharactersWithSpaces>23907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ETC technical paper template 2016</dc:subject>
  <dc:creator>Alejandra Bize</dc:creator>
  <cp:keywords/>
  <cp:lastModifiedBy>Tom Duhoux</cp:lastModifiedBy>
  <cp:revision>49</cp:revision>
  <cp:lastPrinted>2026-03-08T12:41:00Z</cp:lastPrinted>
  <dcterms:created xsi:type="dcterms:W3CDTF">2026-01-27T20:21:00Z</dcterms:created>
  <dcterms:modified xsi:type="dcterms:W3CDTF">2026-06-26T08:31:00Z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0x010100E7D721CA0A481E48AE89AA8256F3CCEC</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docLang">
    <vt:lpwstr>en</vt:lpwstr>
  </property>
</Properties>
</file>